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8E6" w:rsidRDefault="00A378E6">
      <w:pPr>
        <w:jc w:val="center"/>
        <w:rPr>
          <w:rFonts w:ascii="宋体" w:hAnsi="宋体" w:cs="宋体"/>
          <w:b/>
          <w:sz w:val="44"/>
          <w:szCs w:val="44"/>
        </w:rPr>
      </w:pPr>
    </w:p>
    <w:p w:rsidR="00A378E6" w:rsidRDefault="00A378E6">
      <w:pPr>
        <w:pStyle w:val="TOCHeading1"/>
      </w:pPr>
    </w:p>
    <w:p w:rsidR="00A378E6" w:rsidRDefault="00A378E6">
      <w:pPr>
        <w:pStyle w:val="af3"/>
        <w:snapToGrid w:val="0"/>
        <w:ind w:firstLine="0"/>
        <w:jc w:val="center"/>
        <w:textAlignment w:val="baseline"/>
        <w:rPr>
          <w:rFonts w:ascii="黑体" w:eastAsia="黑体" w:hAnsi="华文中宋"/>
          <w:bCs/>
          <w:sz w:val="48"/>
          <w:szCs w:val="48"/>
        </w:rPr>
      </w:pPr>
    </w:p>
    <w:p w:rsidR="00A378E6" w:rsidRDefault="002436FB">
      <w:pPr>
        <w:pStyle w:val="af3"/>
        <w:snapToGrid w:val="0"/>
        <w:spacing w:line="360" w:lineRule="auto"/>
        <w:ind w:firstLine="0"/>
        <w:jc w:val="center"/>
        <w:textAlignment w:val="baseline"/>
        <w:rPr>
          <w:rFonts w:ascii="黑体" w:eastAsia="黑体" w:hAnsi="华文中宋"/>
          <w:bCs/>
          <w:sz w:val="44"/>
          <w:szCs w:val="44"/>
        </w:rPr>
      </w:pPr>
      <w:r>
        <w:rPr>
          <w:rFonts w:ascii="宋体" w:hAnsi="宋体" w:cs="宋体" w:hint="eastAsia"/>
          <w:bCs/>
          <w:sz w:val="52"/>
          <w:szCs w:val="52"/>
        </w:rPr>
        <w:t>职业技能提升行动项目制培训（</w:t>
      </w:r>
      <w:r w:rsidR="003B43AC" w:rsidRPr="003B43AC">
        <w:rPr>
          <w:rFonts w:ascii="宋体" w:hAnsi="宋体" w:cs="宋体" w:hint="eastAsia"/>
          <w:bCs/>
          <w:color w:val="FF0000"/>
          <w:sz w:val="52"/>
          <w:szCs w:val="52"/>
        </w:rPr>
        <w:t>项目名称</w:t>
      </w:r>
      <w:r>
        <w:rPr>
          <w:rFonts w:ascii="宋体" w:hAnsi="宋体" w:cs="宋体" w:hint="eastAsia"/>
          <w:bCs/>
          <w:sz w:val="52"/>
          <w:szCs w:val="52"/>
        </w:rPr>
        <w:t>）服务项目</w:t>
      </w:r>
    </w:p>
    <w:p w:rsidR="00A378E6" w:rsidRDefault="00A378E6">
      <w:pPr>
        <w:pStyle w:val="af3"/>
        <w:snapToGrid w:val="0"/>
        <w:ind w:firstLine="0"/>
        <w:textAlignment w:val="baseline"/>
        <w:rPr>
          <w:rFonts w:ascii="宋体" w:hAnsi="宋体" w:cs="宋体"/>
          <w:b w:val="0"/>
          <w:bCs/>
          <w:sz w:val="40"/>
          <w:szCs w:val="24"/>
        </w:rPr>
      </w:pPr>
    </w:p>
    <w:p w:rsidR="00A378E6" w:rsidRDefault="00A378E6">
      <w:pPr>
        <w:pStyle w:val="af3"/>
        <w:snapToGrid w:val="0"/>
        <w:ind w:firstLine="0"/>
        <w:textAlignment w:val="baseline"/>
        <w:rPr>
          <w:rFonts w:ascii="宋体" w:hAnsi="宋体" w:cs="宋体"/>
          <w:b w:val="0"/>
          <w:bCs/>
          <w:sz w:val="40"/>
          <w:szCs w:val="24"/>
        </w:rPr>
      </w:pPr>
    </w:p>
    <w:p w:rsidR="00A378E6" w:rsidRPr="001D17A8" w:rsidRDefault="00A378E6">
      <w:pPr>
        <w:pStyle w:val="af3"/>
        <w:snapToGrid w:val="0"/>
        <w:ind w:firstLine="0"/>
        <w:textAlignment w:val="baseline"/>
        <w:rPr>
          <w:rFonts w:ascii="宋体" w:hAnsi="宋体" w:cs="宋体"/>
          <w:b w:val="0"/>
          <w:bCs/>
          <w:sz w:val="36"/>
          <w:szCs w:val="22"/>
        </w:rPr>
      </w:pPr>
    </w:p>
    <w:p w:rsidR="00A378E6" w:rsidRDefault="002436FB">
      <w:pPr>
        <w:pStyle w:val="af3"/>
        <w:snapToGrid w:val="0"/>
        <w:ind w:firstLine="0"/>
        <w:jc w:val="center"/>
        <w:textAlignment w:val="baseline"/>
        <w:rPr>
          <w:rFonts w:ascii="宋体" w:hAnsi="宋体" w:cs="宋体"/>
          <w:sz w:val="72"/>
          <w:szCs w:val="44"/>
        </w:rPr>
      </w:pPr>
      <w:r>
        <w:rPr>
          <w:rFonts w:ascii="宋体" w:hAnsi="宋体" w:cs="宋体" w:hint="eastAsia"/>
          <w:sz w:val="72"/>
          <w:szCs w:val="44"/>
        </w:rPr>
        <w:t>合</w:t>
      </w:r>
    </w:p>
    <w:p w:rsidR="00A378E6" w:rsidRDefault="00A378E6">
      <w:pPr>
        <w:pStyle w:val="af3"/>
        <w:snapToGrid w:val="0"/>
        <w:ind w:firstLine="0"/>
        <w:jc w:val="center"/>
        <w:textAlignment w:val="baseline"/>
        <w:rPr>
          <w:rFonts w:ascii="宋体" w:hAnsi="宋体" w:cs="宋体"/>
          <w:sz w:val="72"/>
          <w:szCs w:val="44"/>
        </w:rPr>
      </w:pPr>
    </w:p>
    <w:p w:rsidR="00A378E6" w:rsidRDefault="00A378E6">
      <w:pPr>
        <w:pStyle w:val="af3"/>
        <w:snapToGrid w:val="0"/>
        <w:ind w:firstLine="0"/>
        <w:jc w:val="center"/>
        <w:textAlignment w:val="baseline"/>
        <w:rPr>
          <w:rFonts w:ascii="宋体" w:hAnsi="宋体" w:cs="宋体"/>
          <w:sz w:val="48"/>
          <w:szCs w:val="32"/>
        </w:rPr>
      </w:pPr>
    </w:p>
    <w:p w:rsidR="00A378E6" w:rsidRDefault="002436FB">
      <w:pPr>
        <w:pStyle w:val="af3"/>
        <w:snapToGrid w:val="0"/>
        <w:ind w:firstLine="0"/>
        <w:jc w:val="center"/>
        <w:textAlignment w:val="baseline"/>
        <w:rPr>
          <w:rFonts w:ascii="宋体" w:hAnsi="宋体" w:cs="宋体"/>
          <w:sz w:val="72"/>
          <w:szCs w:val="44"/>
        </w:rPr>
      </w:pPr>
      <w:r>
        <w:rPr>
          <w:rFonts w:ascii="宋体" w:hAnsi="宋体" w:cs="宋体" w:hint="eastAsia"/>
          <w:sz w:val="72"/>
          <w:szCs w:val="44"/>
        </w:rPr>
        <w:t>同</w:t>
      </w:r>
    </w:p>
    <w:p w:rsidR="00A378E6" w:rsidRDefault="00A378E6">
      <w:pPr>
        <w:pStyle w:val="af3"/>
        <w:snapToGrid w:val="0"/>
        <w:ind w:firstLine="0"/>
        <w:jc w:val="center"/>
        <w:textAlignment w:val="baseline"/>
        <w:rPr>
          <w:rFonts w:ascii="宋体" w:hAnsi="宋体" w:cs="宋体"/>
          <w:sz w:val="72"/>
          <w:szCs w:val="44"/>
        </w:rPr>
      </w:pPr>
    </w:p>
    <w:p w:rsidR="00A378E6" w:rsidRDefault="00A378E6">
      <w:pPr>
        <w:pStyle w:val="af3"/>
        <w:snapToGrid w:val="0"/>
        <w:ind w:firstLine="0"/>
        <w:jc w:val="center"/>
        <w:textAlignment w:val="baseline"/>
        <w:rPr>
          <w:rFonts w:ascii="宋体" w:hAnsi="宋体" w:cs="宋体"/>
          <w:sz w:val="48"/>
          <w:szCs w:val="32"/>
        </w:rPr>
      </w:pPr>
    </w:p>
    <w:p w:rsidR="00A378E6" w:rsidRDefault="002436FB">
      <w:pPr>
        <w:pStyle w:val="af3"/>
        <w:snapToGrid w:val="0"/>
        <w:ind w:firstLine="0"/>
        <w:jc w:val="center"/>
        <w:textAlignment w:val="baseline"/>
        <w:rPr>
          <w:rFonts w:ascii="宋体" w:hAnsi="宋体" w:cs="宋体"/>
          <w:sz w:val="72"/>
          <w:szCs w:val="44"/>
        </w:rPr>
      </w:pPr>
      <w:r>
        <w:rPr>
          <w:rFonts w:ascii="宋体" w:hAnsi="宋体" w:cs="宋体" w:hint="eastAsia"/>
          <w:sz w:val="72"/>
          <w:szCs w:val="44"/>
        </w:rPr>
        <w:t>书</w:t>
      </w:r>
    </w:p>
    <w:p w:rsidR="00A378E6" w:rsidRDefault="00A378E6">
      <w:pPr>
        <w:rPr>
          <w:rFonts w:ascii="宋体" w:hAnsi="宋体" w:cs="宋体"/>
          <w:b/>
          <w:sz w:val="44"/>
          <w:szCs w:val="44"/>
        </w:rPr>
      </w:pPr>
    </w:p>
    <w:p w:rsidR="00A378E6" w:rsidRDefault="00A378E6">
      <w:pPr>
        <w:pStyle w:val="a4"/>
        <w:rPr>
          <w:rFonts w:ascii="宋体" w:hAnsi="宋体" w:cs="宋体"/>
          <w:b/>
          <w:sz w:val="44"/>
          <w:szCs w:val="44"/>
        </w:rPr>
      </w:pPr>
    </w:p>
    <w:p w:rsidR="00A378E6" w:rsidRDefault="00A378E6">
      <w:pPr>
        <w:pStyle w:val="TOCHeading1"/>
        <w:rPr>
          <w:rFonts w:ascii="宋体" w:hAnsi="宋体" w:cs="宋体"/>
          <w:b/>
          <w:sz w:val="44"/>
          <w:szCs w:val="44"/>
        </w:rPr>
      </w:pPr>
    </w:p>
    <w:p w:rsidR="00A378E6" w:rsidRDefault="002436FB">
      <w:pPr>
        <w:pStyle w:val="af3"/>
        <w:snapToGrid w:val="0"/>
        <w:spacing w:line="360" w:lineRule="auto"/>
        <w:ind w:firstLineChars="872" w:firstLine="2801"/>
        <w:textAlignment w:val="baseline"/>
        <w:rPr>
          <w:rFonts w:ascii="宋体" w:hAnsi="宋体" w:cs="宋体"/>
          <w:sz w:val="36"/>
          <w:szCs w:val="22"/>
        </w:rPr>
      </w:pPr>
      <w:r>
        <w:rPr>
          <w:rFonts w:ascii="宋体" w:hAnsi="宋体" w:cs="宋体" w:hint="eastAsia"/>
          <w:bCs/>
          <w:sz w:val="32"/>
          <w:szCs w:val="32"/>
        </w:rPr>
        <w:t>需方</w:t>
      </w:r>
      <w:r>
        <w:rPr>
          <w:rFonts w:ascii="宋体" w:hAnsi="宋体" w:cs="宋体" w:hint="eastAsia"/>
          <w:sz w:val="36"/>
          <w:szCs w:val="22"/>
        </w:rPr>
        <w:t>：</w:t>
      </w:r>
      <w:r>
        <w:rPr>
          <w:rFonts w:ascii="宋体" w:hAnsi="宋体" w:cs="宋体" w:hint="eastAsia"/>
          <w:sz w:val="32"/>
          <w:szCs w:val="21"/>
        </w:rPr>
        <w:t>江苏省无锡技师学院</w:t>
      </w:r>
    </w:p>
    <w:p w:rsidR="00A378E6" w:rsidRDefault="002436FB">
      <w:pPr>
        <w:pStyle w:val="af3"/>
        <w:snapToGrid w:val="0"/>
        <w:spacing w:line="360" w:lineRule="auto"/>
        <w:ind w:firstLineChars="872" w:firstLine="2801"/>
        <w:textAlignment w:val="baseline"/>
        <w:rPr>
          <w:rFonts w:ascii="宋体" w:hAnsi="宋体" w:cs="宋体"/>
          <w:bCs/>
          <w:sz w:val="32"/>
          <w:szCs w:val="32"/>
        </w:rPr>
      </w:pPr>
      <w:r>
        <w:rPr>
          <w:rFonts w:ascii="宋体" w:hAnsi="宋体" w:cs="宋体" w:hint="eastAsia"/>
          <w:bCs/>
          <w:sz w:val="32"/>
          <w:szCs w:val="32"/>
        </w:rPr>
        <w:t>供方：无锡职业技术学院</w:t>
      </w:r>
    </w:p>
    <w:p w:rsidR="00A378E6" w:rsidRDefault="00A378E6">
      <w:pPr>
        <w:pStyle w:val="a4"/>
        <w:rPr>
          <w:rFonts w:ascii="宋体" w:hAnsi="宋体" w:cs="宋体"/>
          <w:b/>
          <w:sz w:val="44"/>
          <w:szCs w:val="44"/>
        </w:rPr>
      </w:pPr>
    </w:p>
    <w:p w:rsidR="00A378E6" w:rsidRDefault="00A378E6">
      <w:pPr>
        <w:pStyle w:val="TOCHeading1"/>
      </w:pPr>
    </w:p>
    <w:p w:rsidR="00A378E6" w:rsidRDefault="002436FB">
      <w:pPr>
        <w:jc w:val="center"/>
        <w:rPr>
          <w:rFonts w:ascii="宋体" w:hAnsi="宋体" w:cs="宋体"/>
          <w:b/>
          <w:sz w:val="44"/>
          <w:szCs w:val="44"/>
        </w:rPr>
      </w:pPr>
      <w:bookmarkStart w:id="0" w:name="_Toc267261701"/>
      <w:bookmarkStart w:id="1" w:name="_Toc296891271"/>
      <w:bookmarkStart w:id="2" w:name="_Toc296347230"/>
      <w:bookmarkStart w:id="3" w:name="_Toc296944570"/>
      <w:bookmarkStart w:id="4" w:name="_Toc296503231"/>
      <w:bookmarkStart w:id="5" w:name="_Toc296346732"/>
      <w:bookmarkStart w:id="6" w:name="_Toc296891059"/>
      <w:r>
        <w:rPr>
          <w:rFonts w:ascii="宋体" w:hAnsi="宋体" w:cs="宋体" w:hint="eastAsia"/>
          <w:b/>
          <w:sz w:val="44"/>
          <w:szCs w:val="44"/>
        </w:rPr>
        <w:lastRenderedPageBreak/>
        <w:t>合同书</w:t>
      </w:r>
    </w:p>
    <w:p w:rsidR="00A378E6" w:rsidRDefault="00A378E6">
      <w:pPr>
        <w:tabs>
          <w:tab w:val="left" w:pos="210"/>
          <w:tab w:val="left" w:pos="840"/>
          <w:tab w:val="left" w:pos="1260"/>
        </w:tabs>
        <w:spacing w:line="440" w:lineRule="exact"/>
        <w:ind w:leftChars="218" w:left="458"/>
        <w:jc w:val="left"/>
        <w:rPr>
          <w:rFonts w:ascii="宋体" w:hAnsi="宋体" w:cs="宋体"/>
          <w:bCs/>
          <w:sz w:val="24"/>
          <w:szCs w:val="24"/>
        </w:rPr>
      </w:pPr>
      <w:bookmarkStart w:id="7" w:name="五．合同条款"/>
      <w:bookmarkEnd w:id="7"/>
    </w:p>
    <w:p w:rsidR="00A378E6" w:rsidRDefault="002436FB">
      <w:pPr>
        <w:tabs>
          <w:tab w:val="left" w:pos="210"/>
          <w:tab w:val="left" w:pos="840"/>
          <w:tab w:val="left" w:pos="1260"/>
        </w:tabs>
        <w:spacing w:line="440" w:lineRule="exact"/>
        <w:ind w:leftChars="218" w:left="458"/>
        <w:jc w:val="left"/>
        <w:rPr>
          <w:rFonts w:ascii="宋体" w:hAnsi="宋体" w:cs="宋体"/>
          <w:bCs/>
          <w:sz w:val="24"/>
          <w:szCs w:val="24"/>
        </w:rPr>
      </w:pPr>
      <w:r>
        <w:rPr>
          <w:rFonts w:ascii="宋体" w:hAnsi="宋体" w:cs="宋体" w:hint="eastAsia"/>
          <w:bCs/>
          <w:sz w:val="24"/>
          <w:szCs w:val="24"/>
        </w:rPr>
        <w:t>需方（采购人）：</w:t>
      </w:r>
      <w:r>
        <w:rPr>
          <w:rFonts w:ascii="宋体" w:hAnsi="宋体" w:cs="宋体" w:hint="eastAsia"/>
          <w:bCs/>
          <w:sz w:val="24"/>
          <w:szCs w:val="24"/>
          <w:u w:val="single"/>
        </w:rPr>
        <w:t>江苏省无锡技师学院（无锡市高技能人才公共实训服务中心）</w:t>
      </w:r>
      <w:r>
        <w:rPr>
          <w:rFonts w:ascii="宋体" w:hAnsi="宋体" w:cs="宋体" w:hint="eastAsia"/>
          <w:bCs/>
          <w:sz w:val="24"/>
          <w:szCs w:val="24"/>
        </w:rPr>
        <w:t xml:space="preserve">     </w:t>
      </w:r>
    </w:p>
    <w:p w:rsidR="00A378E6" w:rsidRDefault="002436FB">
      <w:pPr>
        <w:tabs>
          <w:tab w:val="left" w:pos="210"/>
          <w:tab w:val="left" w:pos="840"/>
          <w:tab w:val="left" w:pos="1260"/>
        </w:tabs>
        <w:spacing w:line="440" w:lineRule="exact"/>
        <w:ind w:leftChars="218" w:left="458"/>
        <w:rPr>
          <w:rFonts w:ascii="宋体" w:hAnsi="宋体" w:cs="宋体"/>
          <w:bCs/>
          <w:sz w:val="24"/>
          <w:szCs w:val="24"/>
        </w:rPr>
      </w:pPr>
      <w:r>
        <w:rPr>
          <w:rFonts w:ascii="宋体" w:hAnsi="宋体" w:cs="宋体" w:hint="eastAsia"/>
          <w:bCs/>
          <w:sz w:val="24"/>
          <w:szCs w:val="24"/>
        </w:rPr>
        <w:t>供方（成交供应商）：</w:t>
      </w:r>
      <w:r>
        <w:rPr>
          <w:rFonts w:ascii="宋体" w:hAnsi="宋体" w:cs="宋体" w:hint="eastAsia"/>
          <w:bCs/>
          <w:sz w:val="24"/>
          <w:szCs w:val="24"/>
          <w:u w:val="single"/>
        </w:rPr>
        <w:t>无锡职业技术学院</w:t>
      </w:r>
      <w:r>
        <w:rPr>
          <w:rFonts w:ascii="宋体" w:hAnsi="宋体" w:cs="宋体" w:hint="eastAsia"/>
          <w:b/>
          <w:color w:val="0000FF"/>
          <w:sz w:val="30"/>
          <w:szCs w:val="30"/>
          <w:u w:val="single"/>
        </w:rPr>
        <w:t xml:space="preserve">                             </w:t>
      </w:r>
      <w:r>
        <w:rPr>
          <w:rFonts w:ascii="宋体" w:hAnsi="宋体" w:cs="宋体" w:hint="eastAsia"/>
          <w:bCs/>
          <w:color w:val="0000FF"/>
          <w:sz w:val="24"/>
          <w:szCs w:val="24"/>
        </w:rPr>
        <w:t xml:space="preserve">      </w:t>
      </w:r>
      <w:r>
        <w:rPr>
          <w:rFonts w:ascii="宋体" w:hAnsi="宋体" w:cs="宋体" w:hint="eastAsia"/>
          <w:bCs/>
          <w:sz w:val="24"/>
          <w:szCs w:val="24"/>
        </w:rPr>
        <w:t xml:space="preserve">                                                      </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u w:val="single"/>
        </w:rPr>
      </w:pPr>
      <w:r>
        <w:rPr>
          <w:rFonts w:ascii="宋体" w:hAnsi="宋体" w:cs="宋体" w:hint="eastAsia"/>
          <w:bCs/>
          <w:sz w:val="24"/>
          <w:szCs w:val="24"/>
        </w:rPr>
        <w:t>政府采购编号：</w:t>
      </w:r>
      <w:r>
        <w:rPr>
          <w:rFonts w:ascii="宋体" w:hAnsi="宋体" w:cs="宋体" w:hint="eastAsia"/>
          <w:bCs/>
          <w:sz w:val="24"/>
          <w:szCs w:val="24"/>
          <w:u w:val="single"/>
        </w:rPr>
        <w:t xml:space="preserve"> /  </w:t>
      </w:r>
      <w:r>
        <w:rPr>
          <w:rFonts w:ascii="宋体" w:hAnsi="宋体" w:cs="宋体" w:hint="eastAsia"/>
          <w:bCs/>
          <w:color w:val="FFFFFF" w:themeColor="background1"/>
          <w:sz w:val="24"/>
          <w:szCs w:val="24"/>
          <w:u w:val="single"/>
        </w:rPr>
        <w:t>0</w:t>
      </w:r>
      <w:r>
        <w:rPr>
          <w:rFonts w:ascii="宋体" w:hAnsi="宋体" w:cs="宋体" w:hint="eastAsia"/>
          <w:bCs/>
          <w:sz w:val="24"/>
          <w:szCs w:val="24"/>
          <w:u w:val="single"/>
        </w:rPr>
        <w:t xml:space="preserve">                                                     </w:t>
      </w:r>
    </w:p>
    <w:p w:rsidR="00A378E6" w:rsidRDefault="002436FB">
      <w:pPr>
        <w:numPr>
          <w:ilvl w:val="0"/>
          <w:numId w:val="12"/>
        </w:numPr>
        <w:tabs>
          <w:tab w:val="left" w:pos="210"/>
          <w:tab w:val="left" w:pos="840"/>
          <w:tab w:val="left" w:pos="1260"/>
        </w:tabs>
        <w:spacing w:line="440" w:lineRule="exact"/>
        <w:ind w:left="0" w:firstLineChars="218" w:firstLine="523"/>
        <w:jc w:val="left"/>
        <w:rPr>
          <w:rFonts w:ascii="宋体" w:hAnsi="宋体" w:cs="宋体"/>
          <w:bCs/>
          <w:sz w:val="24"/>
          <w:szCs w:val="24"/>
        </w:rPr>
      </w:pPr>
      <w:r>
        <w:rPr>
          <w:rFonts w:ascii="宋体" w:hAnsi="宋体" w:cs="宋体" w:hint="eastAsia"/>
          <w:bCs/>
          <w:sz w:val="24"/>
          <w:szCs w:val="24"/>
        </w:rPr>
        <w:t>采购内容：</w:t>
      </w:r>
      <w:r>
        <w:rPr>
          <w:rFonts w:ascii="宋体" w:hAnsi="宋体" w:cs="宋体" w:hint="eastAsia"/>
          <w:bCs/>
          <w:sz w:val="24"/>
          <w:szCs w:val="24"/>
          <w:u w:val="single"/>
        </w:rPr>
        <w:t xml:space="preserve"> 根据所投项目，完成相关项目的申报培训服务。分为职业理论素养和岗位实操技能两部分组成，技能实操课时应占总课时的60%。  </w:t>
      </w:r>
    </w:p>
    <w:p w:rsidR="00A378E6" w:rsidRDefault="002436FB">
      <w:pPr>
        <w:numPr>
          <w:ilvl w:val="0"/>
          <w:numId w:val="12"/>
        </w:numPr>
        <w:tabs>
          <w:tab w:val="left" w:pos="210"/>
          <w:tab w:val="left" w:pos="840"/>
          <w:tab w:val="left" w:pos="1260"/>
        </w:tabs>
        <w:spacing w:line="440" w:lineRule="exact"/>
        <w:ind w:left="0" w:firstLineChars="218" w:firstLine="523"/>
        <w:jc w:val="left"/>
        <w:rPr>
          <w:rFonts w:ascii="宋体" w:hAnsi="宋体" w:cs="宋体"/>
          <w:bCs/>
          <w:sz w:val="24"/>
          <w:szCs w:val="24"/>
        </w:rPr>
      </w:pPr>
      <w:r>
        <w:rPr>
          <w:rFonts w:ascii="宋体" w:hAnsi="宋体" w:cs="宋体" w:hint="eastAsia"/>
          <w:bCs/>
          <w:sz w:val="24"/>
          <w:szCs w:val="24"/>
        </w:rPr>
        <w:t>中标总金额：</w:t>
      </w:r>
      <w:r w:rsidR="003B43AC">
        <w:rPr>
          <w:rFonts w:ascii="宋体" w:hAnsi="宋体" w:cs="宋体" w:hint="eastAsia"/>
          <w:bCs/>
          <w:sz w:val="24"/>
          <w:szCs w:val="24"/>
          <w:u w:val="single"/>
        </w:rPr>
        <w:t xml:space="preserve"> </w:t>
      </w:r>
      <w:r w:rsidR="003B43AC">
        <w:rPr>
          <w:rFonts w:ascii="宋体" w:hAnsi="宋体" w:cs="宋体"/>
          <w:bCs/>
          <w:sz w:val="24"/>
          <w:szCs w:val="24"/>
          <w:u w:val="single"/>
        </w:rPr>
        <w:t xml:space="preserve">          </w:t>
      </w:r>
      <w:r>
        <w:rPr>
          <w:rFonts w:ascii="宋体" w:hAnsi="宋体" w:cs="宋体" w:hint="eastAsia"/>
          <w:bCs/>
          <w:sz w:val="24"/>
          <w:szCs w:val="24"/>
        </w:rPr>
        <w:t>（大写）；</w:t>
      </w:r>
      <w:r w:rsidR="001D17A8" w:rsidRPr="00831A8E">
        <w:rPr>
          <w:rFonts w:ascii="宋体" w:hAnsi="宋体" w:cs="宋体" w:hint="eastAsia"/>
          <w:bCs/>
          <w:sz w:val="24"/>
          <w:szCs w:val="24"/>
          <w:u w:val="single"/>
        </w:rPr>
        <w:t>￥</w:t>
      </w:r>
      <w:r w:rsidR="003B43AC">
        <w:rPr>
          <w:rFonts w:ascii="宋体" w:hAnsi="宋体" w:cs="宋体" w:hint="eastAsia"/>
          <w:bCs/>
          <w:sz w:val="24"/>
          <w:szCs w:val="24"/>
          <w:u w:val="single"/>
        </w:rPr>
        <w:t xml:space="preserve"> </w:t>
      </w:r>
      <w:r w:rsidR="003B43AC">
        <w:rPr>
          <w:rFonts w:ascii="宋体" w:hAnsi="宋体" w:cs="宋体"/>
          <w:bCs/>
          <w:sz w:val="24"/>
          <w:szCs w:val="24"/>
          <w:u w:val="single"/>
        </w:rPr>
        <w:t xml:space="preserve">          </w:t>
      </w:r>
      <w:r w:rsidR="001D17A8" w:rsidRPr="00831A8E">
        <w:rPr>
          <w:rFonts w:ascii="宋体" w:hAnsi="宋体" w:cs="宋体" w:hint="eastAsia"/>
          <w:bCs/>
          <w:sz w:val="24"/>
          <w:szCs w:val="24"/>
          <w:u w:val="single"/>
        </w:rPr>
        <w:t>元</w:t>
      </w:r>
      <w:r>
        <w:rPr>
          <w:rFonts w:ascii="宋体" w:hAnsi="宋体" w:cs="宋体" w:hint="eastAsia"/>
          <w:bCs/>
          <w:sz w:val="24"/>
          <w:szCs w:val="24"/>
        </w:rPr>
        <w:t>（小写）</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质量和包装要求及验收标准：</w:t>
      </w:r>
      <w:r>
        <w:rPr>
          <w:rFonts w:ascii="宋体" w:hAnsi="宋体" w:cs="宋体" w:hint="eastAsia"/>
          <w:bCs/>
          <w:sz w:val="24"/>
          <w:szCs w:val="24"/>
          <w:u w:val="single"/>
        </w:rPr>
        <w:t xml:space="preserve">完成规定的培训，并提供相关的材料，且取得经人社部门确认且带有编码的合格证书为准。                                   </w:t>
      </w:r>
    </w:p>
    <w:p w:rsidR="00A378E6" w:rsidRDefault="002436FB">
      <w:pPr>
        <w:numPr>
          <w:ilvl w:val="0"/>
          <w:numId w:val="12"/>
        </w:numPr>
        <w:tabs>
          <w:tab w:val="left" w:pos="210"/>
          <w:tab w:val="left" w:pos="840"/>
          <w:tab w:val="left" w:pos="1260"/>
        </w:tabs>
        <w:spacing w:line="440" w:lineRule="exact"/>
        <w:ind w:left="0" w:firstLineChars="218" w:firstLine="523"/>
        <w:jc w:val="left"/>
        <w:rPr>
          <w:rFonts w:ascii="宋体" w:hAnsi="宋体" w:cs="宋体"/>
          <w:bCs/>
          <w:sz w:val="24"/>
          <w:szCs w:val="24"/>
        </w:rPr>
      </w:pPr>
      <w:r>
        <w:rPr>
          <w:rFonts w:ascii="宋体" w:hAnsi="宋体" w:cs="宋体" w:hint="eastAsia"/>
          <w:bCs/>
          <w:sz w:val="24"/>
          <w:szCs w:val="24"/>
        </w:rPr>
        <w:t>交货期或服务期限：</w:t>
      </w:r>
      <w:r>
        <w:rPr>
          <w:rFonts w:ascii="宋体" w:hAnsi="宋体" w:cs="宋体" w:hint="eastAsia"/>
          <w:bCs/>
          <w:sz w:val="24"/>
          <w:szCs w:val="24"/>
          <w:u w:val="single"/>
        </w:rPr>
        <w:t xml:space="preserve">签订合同后半年内完成。 </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交货地点和方式：</w:t>
      </w:r>
      <w:r>
        <w:rPr>
          <w:rFonts w:ascii="宋体" w:hAnsi="宋体" w:cs="宋体" w:hint="eastAsia"/>
          <w:bCs/>
          <w:sz w:val="24"/>
          <w:szCs w:val="24"/>
          <w:u w:val="single"/>
        </w:rPr>
        <w:t>江苏省无锡市惠山区钱藕路6号。</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货款支付步骤和办法：</w:t>
      </w:r>
      <w:r>
        <w:rPr>
          <w:rFonts w:ascii="宋体" w:hAnsi="宋体" w:cs="宋体" w:hint="eastAsia"/>
          <w:bCs/>
          <w:sz w:val="24"/>
          <w:szCs w:val="24"/>
          <w:u w:val="single"/>
        </w:rPr>
        <w:t xml:space="preserve">培训结班后经第三方审计单位对该项目过程管理和所有费用支出的票据审核，符合资金补贴条件的项目，市人力资源社会保障局公示5日无异议后，给予一次性培训补贴。（支付总额按照中标单价乘以培训合格人数计算，培训合格人数不大于中标人数。）                               </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售后服务：</w:t>
      </w:r>
      <w:r>
        <w:rPr>
          <w:rFonts w:ascii="宋体" w:hAnsi="宋体" w:cs="宋体" w:hint="eastAsia"/>
          <w:bCs/>
          <w:sz w:val="24"/>
          <w:szCs w:val="24"/>
          <w:u w:val="single"/>
        </w:rPr>
        <w:t>详见合同条款第二条；</w:t>
      </w:r>
      <w:r>
        <w:rPr>
          <w:rFonts w:ascii="宋体" w:hAnsi="宋体" w:cs="宋体" w:hint="eastAsia"/>
          <w:bCs/>
          <w:color w:val="FFFFFF" w:themeColor="background1"/>
          <w:sz w:val="24"/>
          <w:szCs w:val="24"/>
          <w:u w:val="single"/>
        </w:rPr>
        <w:t>0</w:t>
      </w:r>
      <w:r>
        <w:rPr>
          <w:rFonts w:ascii="宋体" w:hAnsi="宋体" w:cs="宋体" w:hint="eastAsia"/>
          <w:bCs/>
          <w:sz w:val="24"/>
          <w:szCs w:val="24"/>
          <w:u w:val="single"/>
        </w:rPr>
        <w:t xml:space="preserve">                     </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违约责任：</w:t>
      </w:r>
      <w:r>
        <w:rPr>
          <w:rFonts w:ascii="宋体" w:hAnsi="宋体" w:cs="宋体" w:hint="eastAsia"/>
          <w:bCs/>
          <w:sz w:val="24"/>
          <w:szCs w:val="24"/>
          <w:u w:val="single"/>
        </w:rPr>
        <w:t xml:space="preserve">误期违约责任：延误服务期承包人应按照万分之五／天支付违约金给采购人，如遇不可抗力因素，双方协商解决                     </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sz w:val="24"/>
          <w:szCs w:val="24"/>
        </w:rPr>
        <w:t>解决争议的方式：</w:t>
      </w:r>
      <w:r>
        <w:rPr>
          <w:rFonts w:ascii="宋体" w:hAnsi="宋体" w:cs="宋体" w:hint="eastAsia"/>
          <w:bCs/>
          <w:sz w:val="24"/>
          <w:szCs w:val="24"/>
          <w:u w:val="single"/>
        </w:rPr>
        <w:t>详见合同条款第五条；</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其它事项：</w:t>
      </w:r>
      <w:r>
        <w:rPr>
          <w:rFonts w:ascii="宋体" w:hAnsi="宋体" w:cs="宋体" w:hint="eastAsia"/>
          <w:bCs/>
          <w:sz w:val="24"/>
          <w:szCs w:val="24"/>
          <w:u w:val="single"/>
        </w:rPr>
        <w:t>详见合同条款第五条；</w:t>
      </w:r>
    </w:p>
    <w:p w:rsidR="00A378E6" w:rsidRDefault="002436FB">
      <w:pPr>
        <w:numPr>
          <w:ilvl w:val="0"/>
          <w:numId w:val="12"/>
        </w:numPr>
        <w:tabs>
          <w:tab w:val="left" w:pos="210"/>
          <w:tab w:val="left" w:pos="840"/>
          <w:tab w:val="left" w:pos="1260"/>
        </w:tabs>
        <w:spacing w:line="440" w:lineRule="exact"/>
        <w:ind w:left="0" w:firstLineChars="218" w:firstLine="523"/>
        <w:rPr>
          <w:rFonts w:ascii="宋体" w:hAnsi="宋体" w:cs="宋体"/>
          <w:bCs/>
          <w:sz w:val="24"/>
          <w:szCs w:val="24"/>
        </w:rPr>
      </w:pPr>
      <w:r>
        <w:rPr>
          <w:rFonts w:ascii="宋体" w:hAnsi="宋体" w:cs="宋体" w:hint="eastAsia"/>
          <w:bCs/>
          <w:sz w:val="24"/>
          <w:szCs w:val="24"/>
        </w:rPr>
        <w:t>合同不可分割部分：</w:t>
      </w:r>
    </w:p>
    <w:p w:rsidR="00A378E6" w:rsidRDefault="002436FB">
      <w:pPr>
        <w:tabs>
          <w:tab w:val="left" w:pos="210"/>
          <w:tab w:val="left" w:pos="420"/>
          <w:tab w:val="left" w:pos="1155"/>
        </w:tabs>
        <w:spacing w:line="440" w:lineRule="exact"/>
        <w:ind w:firstLineChars="200" w:firstLine="480"/>
        <w:rPr>
          <w:rFonts w:ascii="宋体" w:hAnsi="宋体" w:cs="宋体"/>
          <w:bCs/>
          <w:sz w:val="24"/>
          <w:szCs w:val="24"/>
        </w:rPr>
      </w:pPr>
      <w:r>
        <w:rPr>
          <w:rFonts w:ascii="宋体" w:hAnsi="宋体" w:cs="宋体" w:hint="eastAsia"/>
          <w:sz w:val="24"/>
        </w:rPr>
        <w:t>采购文件</w:t>
      </w:r>
      <w:r>
        <w:rPr>
          <w:rFonts w:ascii="宋体" w:hAnsi="宋体" w:cs="宋体" w:hint="eastAsia"/>
          <w:bCs/>
          <w:sz w:val="24"/>
          <w:szCs w:val="24"/>
        </w:rPr>
        <w:t>、响应文件、合同条款及中标通知书，供方在投标价、评审过程中所作其它有关承诺、声明、书面澄清等均为合同不可分割的部分，与主合同具有同等法律效力。</w:t>
      </w:r>
    </w:p>
    <w:p w:rsidR="00A378E6" w:rsidRDefault="002436FB">
      <w:pPr>
        <w:numPr>
          <w:ilvl w:val="0"/>
          <w:numId w:val="12"/>
        </w:numPr>
        <w:tabs>
          <w:tab w:val="left" w:pos="210"/>
          <w:tab w:val="left" w:pos="840"/>
          <w:tab w:val="left" w:pos="1155"/>
        </w:tabs>
        <w:spacing w:line="440" w:lineRule="exact"/>
        <w:ind w:left="0" w:firstLineChars="218" w:firstLine="523"/>
        <w:rPr>
          <w:rFonts w:ascii="宋体" w:hAnsi="宋体" w:cs="宋体"/>
          <w:bCs/>
          <w:sz w:val="24"/>
          <w:szCs w:val="24"/>
        </w:rPr>
      </w:pPr>
      <w:r>
        <w:rPr>
          <w:rFonts w:ascii="宋体" w:hAnsi="宋体" w:cs="宋体" w:hint="eastAsia"/>
          <w:bCs/>
          <w:sz w:val="24"/>
          <w:szCs w:val="24"/>
        </w:rPr>
        <w:t>合同备案：</w:t>
      </w:r>
    </w:p>
    <w:p w:rsidR="00A378E6" w:rsidRDefault="002436FB">
      <w:pPr>
        <w:tabs>
          <w:tab w:val="left" w:pos="210"/>
          <w:tab w:val="left" w:pos="735"/>
          <w:tab w:val="left" w:pos="1155"/>
        </w:tabs>
        <w:spacing w:line="440" w:lineRule="exact"/>
        <w:ind w:firstLineChars="200" w:firstLine="480"/>
        <w:rPr>
          <w:rFonts w:ascii="宋体" w:hAnsi="宋体" w:cs="宋体"/>
          <w:bCs/>
          <w:sz w:val="24"/>
          <w:szCs w:val="24"/>
        </w:rPr>
      </w:pPr>
      <w:r>
        <w:rPr>
          <w:rFonts w:ascii="宋体" w:hAnsi="宋体" w:cs="宋体" w:hint="eastAsia"/>
          <w:bCs/>
          <w:sz w:val="24"/>
          <w:szCs w:val="24"/>
        </w:rPr>
        <w:t>合同一式六份，供需双方各执二份，中企华建友工程管理有限公司二份。</w:t>
      </w:r>
    </w:p>
    <w:p w:rsidR="00A378E6" w:rsidRDefault="002436FB">
      <w:pPr>
        <w:numPr>
          <w:ilvl w:val="0"/>
          <w:numId w:val="12"/>
        </w:numPr>
        <w:tabs>
          <w:tab w:val="left" w:pos="210"/>
          <w:tab w:val="left" w:pos="840"/>
          <w:tab w:val="left" w:pos="1155"/>
        </w:tabs>
        <w:spacing w:line="440" w:lineRule="exact"/>
        <w:ind w:left="0" w:firstLineChars="218" w:firstLine="523"/>
        <w:rPr>
          <w:rFonts w:ascii="宋体" w:hAnsi="宋体" w:cs="宋体"/>
          <w:bCs/>
          <w:sz w:val="24"/>
          <w:szCs w:val="24"/>
        </w:rPr>
      </w:pPr>
      <w:r>
        <w:rPr>
          <w:rFonts w:ascii="宋体" w:hAnsi="宋体" w:cs="宋体" w:hint="eastAsia"/>
          <w:bCs/>
          <w:sz w:val="24"/>
          <w:szCs w:val="24"/>
        </w:rPr>
        <w:t>合同生效：</w:t>
      </w:r>
    </w:p>
    <w:p w:rsidR="00A378E6" w:rsidRDefault="002436FB">
      <w:pPr>
        <w:tabs>
          <w:tab w:val="left" w:pos="210"/>
          <w:tab w:val="left" w:pos="840"/>
          <w:tab w:val="left" w:pos="1155"/>
        </w:tabs>
        <w:spacing w:line="440" w:lineRule="exact"/>
        <w:ind w:firstLineChars="200" w:firstLine="480"/>
        <w:rPr>
          <w:rFonts w:ascii="宋体" w:hAnsi="宋体" w:cs="宋体"/>
          <w:bCs/>
          <w:sz w:val="24"/>
          <w:szCs w:val="24"/>
        </w:rPr>
      </w:pPr>
      <w:r>
        <w:rPr>
          <w:rFonts w:ascii="宋体" w:hAnsi="宋体" w:cs="宋体" w:hint="eastAsia"/>
          <w:bCs/>
          <w:sz w:val="24"/>
          <w:szCs w:val="24"/>
        </w:rPr>
        <w:t>本合同由供需双方签字、盖章，并经中企华建友工程管理有限公司见证后生效。</w:t>
      </w:r>
    </w:p>
    <w:p w:rsidR="00A378E6" w:rsidRDefault="00A378E6">
      <w:pPr>
        <w:spacing w:line="440" w:lineRule="exact"/>
        <w:rPr>
          <w:rFonts w:ascii="宋体" w:hAnsi="宋体" w:cs="宋体"/>
          <w:bCs/>
          <w:sz w:val="24"/>
          <w:szCs w:val="24"/>
        </w:rPr>
      </w:pPr>
    </w:p>
    <w:p w:rsidR="00A378E6" w:rsidRDefault="002436FB">
      <w:pPr>
        <w:spacing w:line="440" w:lineRule="exact"/>
        <w:ind w:firstLineChars="100" w:firstLine="240"/>
        <w:rPr>
          <w:rFonts w:ascii="宋体" w:hAnsi="宋体" w:cs="宋体"/>
          <w:bCs/>
          <w:sz w:val="24"/>
          <w:szCs w:val="24"/>
          <w:u w:val="single"/>
        </w:rPr>
      </w:pPr>
      <w:r>
        <w:rPr>
          <w:rFonts w:ascii="宋体" w:hAnsi="宋体" w:cs="宋体" w:hint="eastAsia"/>
          <w:bCs/>
          <w:sz w:val="24"/>
          <w:szCs w:val="24"/>
        </w:rPr>
        <w:t>甲方（采购人）：（盖章）                      乙方（中标方）：（盖章）</w:t>
      </w:r>
    </w:p>
    <w:p w:rsidR="00A378E6" w:rsidRDefault="002436FB">
      <w:pPr>
        <w:spacing w:line="440" w:lineRule="exact"/>
        <w:ind w:firstLineChars="100" w:firstLine="240"/>
        <w:rPr>
          <w:rFonts w:ascii="宋体" w:hAnsi="宋体" w:cs="宋体"/>
          <w:bCs/>
          <w:sz w:val="24"/>
          <w:szCs w:val="24"/>
          <w:u w:val="single"/>
        </w:rPr>
      </w:pPr>
      <w:r>
        <w:rPr>
          <w:rFonts w:ascii="宋体" w:hAnsi="宋体" w:cs="宋体" w:hint="eastAsia"/>
          <w:bCs/>
          <w:sz w:val="24"/>
          <w:szCs w:val="24"/>
        </w:rPr>
        <w:t>法定（授权）代表人：                          法定（授权）代表人：</w:t>
      </w:r>
    </w:p>
    <w:p w:rsidR="00A378E6" w:rsidRDefault="002436FB">
      <w:pPr>
        <w:spacing w:line="440" w:lineRule="exact"/>
        <w:ind w:firstLineChars="100" w:firstLine="240"/>
        <w:rPr>
          <w:rFonts w:ascii="宋体" w:hAnsi="宋体" w:cs="宋体"/>
          <w:bCs/>
          <w:sz w:val="24"/>
          <w:u w:val="single"/>
        </w:rPr>
      </w:pPr>
      <w:r>
        <w:rPr>
          <w:rFonts w:ascii="宋体" w:hAnsi="宋体" w:cs="宋体" w:hint="eastAsia"/>
          <w:bCs/>
          <w:sz w:val="24"/>
          <w:szCs w:val="24"/>
        </w:rPr>
        <w:t>地址：江苏省无锡市惠山区钱藕路6号            地址：无锡市高浪西路1600号</w:t>
      </w:r>
    </w:p>
    <w:p w:rsidR="00A378E6" w:rsidRDefault="002436FB">
      <w:pPr>
        <w:spacing w:line="440" w:lineRule="exact"/>
        <w:ind w:firstLineChars="400" w:firstLine="960"/>
        <w:rPr>
          <w:rFonts w:ascii="宋体" w:hAnsi="宋体" w:cs="宋体"/>
          <w:bCs/>
          <w:sz w:val="24"/>
          <w:szCs w:val="24"/>
          <w:u w:val="single"/>
        </w:rPr>
      </w:pPr>
      <w:r>
        <w:rPr>
          <w:rFonts w:ascii="宋体" w:hAnsi="宋体" w:cs="宋体" w:hint="eastAsia"/>
          <w:bCs/>
          <w:sz w:val="24"/>
          <w:szCs w:val="24"/>
        </w:rPr>
        <w:t>年   月   日                                  年   月   日</w:t>
      </w:r>
    </w:p>
    <w:p w:rsidR="00A378E6" w:rsidRDefault="00A378E6"/>
    <w:p w:rsidR="00A378E6" w:rsidRDefault="002436FB">
      <w:pPr>
        <w:pStyle w:val="21"/>
        <w:spacing w:line="360" w:lineRule="auto"/>
        <w:rPr>
          <w:rFonts w:ascii="宋体" w:eastAsia="宋体" w:hAnsi="宋体" w:cs="宋体"/>
          <w:sz w:val="44"/>
          <w:szCs w:val="44"/>
        </w:rPr>
      </w:pPr>
      <w:r>
        <w:rPr>
          <w:rFonts w:ascii="宋体" w:eastAsia="宋体" w:hAnsi="宋体" w:cs="宋体" w:hint="eastAsia"/>
          <w:sz w:val="44"/>
          <w:szCs w:val="44"/>
        </w:rPr>
        <w:lastRenderedPageBreak/>
        <w:t>合同条款</w:t>
      </w:r>
    </w:p>
    <w:p w:rsidR="00A378E6" w:rsidRDefault="002436FB">
      <w:pPr>
        <w:spacing w:line="360" w:lineRule="auto"/>
        <w:ind w:firstLineChars="218" w:firstLine="523"/>
        <w:rPr>
          <w:rFonts w:ascii="宋体" w:hAnsi="宋体" w:cs="宋体"/>
          <w:bCs/>
          <w:sz w:val="24"/>
          <w:szCs w:val="24"/>
        </w:rPr>
      </w:pPr>
      <w:r>
        <w:rPr>
          <w:rFonts w:ascii="宋体" w:hAnsi="宋体" w:cs="宋体" w:hint="eastAsia"/>
          <w:bCs/>
          <w:sz w:val="24"/>
          <w:szCs w:val="24"/>
        </w:rPr>
        <w:t>根据中企华建友工程管理有限公司编号</w:t>
      </w:r>
      <w:r>
        <w:rPr>
          <w:rFonts w:ascii="宋体" w:hAnsi="宋体" w:cs="宋体" w:hint="eastAsia"/>
          <w:bCs/>
          <w:sz w:val="24"/>
          <w:szCs w:val="24"/>
          <w:u w:val="single"/>
        </w:rPr>
        <w:t xml:space="preserve"> / </w:t>
      </w:r>
      <w:r>
        <w:rPr>
          <w:rFonts w:ascii="宋体" w:hAnsi="宋体" w:cs="宋体" w:hint="eastAsia"/>
          <w:bCs/>
          <w:sz w:val="24"/>
          <w:szCs w:val="24"/>
        </w:rPr>
        <w:t>标段采购文件和该文件的中标通知书及乙方响应文件，</w:t>
      </w:r>
      <w:r>
        <w:rPr>
          <w:rFonts w:ascii="宋体" w:hAnsi="宋体" w:cs="宋体" w:hint="eastAsia"/>
          <w:kern w:val="0"/>
          <w:sz w:val="24"/>
          <w:szCs w:val="24"/>
        </w:rPr>
        <w:t>提升培训质量，无锡技师学院（无锡市高技能人才公共实训服务中心）（以下简称甲方）委托成交单位实施相应专业的培训业务。经评标确定</w:t>
      </w:r>
      <w:r>
        <w:rPr>
          <w:rFonts w:ascii="宋体" w:hAnsi="宋体" w:cs="宋体" w:hint="eastAsia"/>
          <w:kern w:val="0"/>
          <w:sz w:val="24"/>
          <w:szCs w:val="24"/>
          <w:u w:val="single"/>
        </w:rPr>
        <w:t>无锡职业技术学院</w:t>
      </w:r>
      <w:r>
        <w:rPr>
          <w:rFonts w:ascii="宋体" w:hAnsi="宋体" w:cs="宋体" w:hint="eastAsia"/>
          <w:kern w:val="0"/>
          <w:sz w:val="24"/>
          <w:szCs w:val="24"/>
        </w:rPr>
        <w:t>（以下简称乙方）为实施培训项目服务机构。</w:t>
      </w:r>
    </w:p>
    <w:p w:rsidR="00A378E6" w:rsidRDefault="002436FB">
      <w:pPr>
        <w:spacing w:line="360" w:lineRule="auto"/>
        <w:ind w:firstLineChars="218" w:firstLine="523"/>
        <w:rPr>
          <w:rFonts w:ascii="宋体" w:hAnsi="宋体" w:cs="宋体"/>
          <w:bCs/>
          <w:sz w:val="24"/>
          <w:szCs w:val="24"/>
        </w:rPr>
      </w:pPr>
      <w:r>
        <w:rPr>
          <w:rFonts w:ascii="宋体" w:hAnsi="宋体" w:cs="宋体" w:hint="eastAsia"/>
          <w:bCs/>
          <w:sz w:val="24"/>
          <w:szCs w:val="24"/>
        </w:rPr>
        <w:t>甲乙双方就此次项目制培训及相关问题，同意按下列条款规定执行。</w:t>
      </w:r>
    </w:p>
    <w:p w:rsidR="00A378E6" w:rsidRDefault="002436FB">
      <w:pPr>
        <w:spacing w:line="360" w:lineRule="auto"/>
        <w:ind w:firstLineChars="200" w:firstLine="480"/>
        <w:rPr>
          <w:rFonts w:ascii="宋体" w:hAnsi="宋体" w:cs="宋体"/>
          <w:sz w:val="24"/>
          <w:szCs w:val="24"/>
        </w:rPr>
      </w:pPr>
      <w:r>
        <w:rPr>
          <w:rFonts w:ascii="宋体" w:hAnsi="宋体" w:cs="宋体" w:hint="eastAsia"/>
          <w:sz w:val="24"/>
          <w:szCs w:val="24"/>
        </w:rPr>
        <w:t>一、总则</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双方共同确立围绕就业的办学宗旨。实施委托培训项目要体现培训内容、方法和管理工作的规范化，确保培训质量，适应用人单位需求。</w:t>
      </w:r>
    </w:p>
    <w:p w:rsidR="00A378E6" w:rsidRDefault="002436FB">
      <w:pPr>
        <w:spacing w:line="360" w:lineRule="auto"/>
        <w:ind w:firstLineChars="200" w:firstLine="480"/>
        <w:rPr>
          <w:rFonts w:ascii="宋体" w:hAnsi="宋体" w:cs="宋体"/>
          <w:sz w:val="24"/>
          <w:szCs w:val="24"/>
        </w:rPr>
      </w:pPr>
      <w:r>
        <w:rPr>
          <w:rFonts w:ascii="宋体" w:hAnsi="宋体" w:cs="宋体" w:hint="eastAsia"/>
          <w:sz w:val="24"/>
          <w:szCs w:val="24"/>
        </w:rPr>
        <w:t>二、双方职责</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1、甲方职责</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（1）检查、监督、评估乙方执行委培项目计划的情况并提供相关服务。</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（2）通过视频监控、学员问卷、现场督查、企业座谈会、查看培训档案等方式，加强就业技能培训的质量监控，广泛听取和收集企业和学员的意见并及时向乙方通报，以便乙方及时改进工作。</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（3）按考核规定组织乙方结业考核或职业技能鉴定工作。</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（4）根据合同要求，做好培训资金的分期拨付工作。</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（5）指导、督导乙方做好培训台账及统计工作。</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2、乙方职责</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（1）执行标书所确定的培训项目及计划，按政府购买培训成果培训办班流程组织教学工作，建立正常的教学秩序，确保培训质量和学员安全，培训周期不超过6个月。</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（2）遵守甲方的规定和要求，积极配合甲方开展检查监督和质量评估工作。若发生于培训要求不符合的行为将受到警告直至取消培训资格。</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（3）负责学员日常管理工作。按规定填写并及时提交学员培训情况的各类表格、数据。</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（4）在实施委托培训项目期间，与之有关的对外宣传以及业务联系均应征得甲方的同意方可进行。</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（5）培训项目完成后，建立培训档案，记录培训者基本信息、课程跟踪、学员自我评估、企业评价、培训成果依据、教学意见反馈等台账资料。</w:t>
      </w:r>
    </w:p>
    <w:p w:rsidR="00A378E6" w:rsidRDefault="002436FB">
      <w:pPr>
        <w:spacing w:line="360" w:lineRule="auto"/>
        <w:ind w:firstLineChars="200" w:firstLine="480"/>
        <w:rPr>
          <w:rFonts w:ascii="宋体" w:hAnsi="宋体" w:cs="宋体"/>
          <w:sz w:val="24"/>
          <w:szCs w:val="24"/>
        </w:rPr>
      </w:pPr>
      <w:r>
        <w:rPr>
          <w:rFonts w:ascii="宋体" w:hAnsi="宋体" w:cs="宋体" w:hint="eastAsia"/>
          <w:sz w:val="24"/>
          <w:szCs w:val="24"/>
        </w:rPr>
        <w:t>三、附则</w:t>
      </w:r>
    </w:p>
    <w:p w:rsidR="00A378E6" w:rsidRDefault="002436FB">
      <w:pPr>
        <w:spacing w:line="360" w:lineRule="auto"/>
        <w:rPr>
          <w:rFonts w:ascii="宋体" w:hAnsi="宋体" w:cs="宋体"/>
          <w:kern w:val="0"/>
          <w:sz w:val="24"/>
          <w:szCs w:val="24"/>
        </w:rPr>
      </w:pPr>
      <w:r>
        <w:rPr>
          <w:rFonts w:ascii="宋体" w:hAnsi="宋体" w:cs="宋体" w:hint="eastAsia"/>
          <w:kern w:val="0"/>
          <w:sz w:val="24"/>
          <w:szCs w:val="24"/>
        </w:rPr>
        <w:t>（1）培训专业为：</w:t>
      </w:r>
      <w:r w:rsidR="003B43AC">
        <w:rPr>
          <w:rFonts w:ascii="宋体" w:hAnsi="宋体" w:cs="宋体" w:hint="eastAsia"/>
          <w:kern w:val="0"/>
          <w:sz w:val="24"/>
          <w:szCs w:val="24"/>
          <w:u w:val="single"/>
        </w:rPr>
        <w:t xml:space="preserve"> </w:t>
      </w:r>
      <w:r w:rsidR="003B43AC">
        <w:rPr>
          <w:rFonts w:ascii="宋体" w:hAnsi="宋体" w:cs="宋体"/>
          <w:kern w:val="0"/>
          <w:sz w:val="24"/>
          <w:szCs w:val="24"/>
          <w:u w:val="single"/>
        </w:rPr>
        <w:t xml:space="preserve">                       </w:t>
      </w:r>
      <w:bookmarkStart w:id="8" w:name="_GoBack"/>
      <w:bookmarkEnd w:id="8"/>
      <w:r>
        <w:rPr>
          <w:rFonts w:ascii="宋体" w:hAnsi="宋体" w:cs="宋体" w:hint="eastAsia"/>
          <w:kern w:val="0"/>
          <w:sz w:val="24"/>
          <w:szCs w:val="24"/>
        </w:rPr>
        <w:t>培训期限为：</w:t>
      </w:r>
      <w:r>
        <w:rPr>
          <w:rFonts w:ascii="宋体" w:hAnsi="宋体" w:cs="宋体" w:hint="eastAsia"/>
          <w:kern w:val="0"/>
          <w:sz w:val="24"/>
          <w:szCs w:val="24"/>
          <w:u w:val="single"/>
        </w:rPr>
        <w:t xml:space="preserve"> </w:t>
      </w:r>
      <w:r>
        <w:rPr>
          <w:rFonts w:ascii="宋体" w:hAnsi="宋体" w:cs="宋体"/>
          <w:kern w:val="0"/>
          <w:sz w:val="24"/>
          <w:szCs w:val="24"/>
          <w:u w:val="single"/>
        </w:rPr>
        <w:t xml:space="preserve">   </w:t>
      </w:r>
      <w:r>
        <w:rPr>
          <w:rFonts w:ascii="宋体" w:hAnsi="宋体" w:cs="宋体" w:hint="eastAsia"/>
          <w:kern w:val="0"/>
          <w:sz w:val="24"/>
          <w:szCs w:val="24"/>
          <w:u w:val="single"/>
        </w:rPr>
        <w:t xml:space="preserve">年 </w:t>
      </w:r>
      <w:r>
        <w:rPr>
          <w:rFonts w:ascii="宋体" w:hAnsi="宋体" w:cs="宋体"/>
          <w:kern w:val="0"/>
          <w:sz w:val="24"/>
          <w:szCs w:val="24"/>
          <w:u w:val="single"/>
        </w:rPr>
        <w:t xml:space="preserve">  </w:t>
      </w:r>
      <w:r>
        <w:rPr>
          <w:rFonts w:ascii="宋体" w:hAnsi="宋体" w:cs="宋体" w:hint="eastAsia"/>
          <w:kern w:val="0"/>
          <w:sz w:val="24"/>
          <w:szCs w:val="24"/>
          <w:u w:val="single"/>
        </w:rPr>
        <w:t xml:space="preserve">月 </w:t>
      </w:r>
      <w:r>
        <w:rPr>
          <w:rFonts w:ascii="宋体" w:hAnsi="宋体" w:cs="宋体"/>
          <w:kern w:val="0"/>
          <w:sz w:val="24"/>
          <w:szCs w:val="24"/>
          <w:u w:val="single"/>
        </w:rPr>
        <w:t xml:space="preserve">  </w:t>
      </w:r>
      <w:r>
        <w:rPr>
          <w:rFonts w:ascii="宋体" w:hAnsi="宋体" w:cs="宋体" w:hint="eastAsia"/>
          <w:kern w:val="0"/>
          <w:sz w:val="24"/>
          <w:szCs w:val="24"/>
          <w:u w:val="single"/>
        </w:rPr>
        <w:t>日</w:t>
      </w:r>
      <w:r>
        <w:rPr>
          <w:rFonts w:ascii="宋体" w:hAnsi="宋体" w:cs="宋体" w:hint="eastAsia"/>
          <w:kern w:val="0"/>
          <w:sz w:val="24"/>
          <w:szCs w:val="24"/>
        </w:rPr>
        <w:t>至</w:t>
      </w:r>
      <w:r w:rsidR="003B43AC">
        <w:rPr>
          <w:rFonts w:ascii="宋体" w:hAnsi="宋体" w:cs="宋体"/>
          <w:kern w:val="0"/>
          <w:sz w:val="24"/>
          <w:szCs w:val="24"/>
          <w:u w:val="single"/>
        </w:rPr>
        <w:t xml:space="preserve">    </w:t>
      </w:r>
      <w:r>
        <w:rPr>
          <w:rFonts w:ascii="宋体" w:hAnsi="宋体" w:cs="宋体" w:hint="eastAsia"/>
          <w:kern w:val="0"/>
          <w:sz w:val="24"/>
          <w:szCs w:val="24"/>
          <w:u w:val="single"/>
        </w:rPr>
        <w:t xml:space="preserve">年 </w:t>
      </w:r>
      <w:r>
        <w:rPr>
          <w:rFonts w:ascii="宋体" w:hAnsi="宋体" w:cs="宋体"/>
          <w:kern w:val="0"/>
          <w:sz w:val="24"/>
          <w:szCs w:val="24"/>
          <w:u w:val="single"/>
        </w:rPr>
        <w:t xml:space="preserve"> </w:t>
      </w:r>
      <w:r w:rsidR="00865157" w:rsidRPr="00865157">
        <w:rPr>
          <w:rFonts w:ascii="宋体" w:hAnsi="宋体" w:cs="宋体"/>
          <w:color w:val="FFFFFF" w:themeColor="background1"/>
          <w:kern w:val="0"/>
          <w:sz w:val="24"/>
          <w:szCs w:val="24"/>
          <w:u w:val="single"/>
        </w:rPr>
        <w:t>1</w:t>
      </w:r>
      <w:r w:rsidR="00865157">
        <w:rPr>
          <w:rFonts w:ascii="宋体" w:hAnsi="宋体" w:cs="宋体" w:hint="eastAsia"/>
          <w:kern w:val="0"/>
          <w:sz w:val="24"/>
          <w:szCs w:val="24"/>
          <w:u w:val="single"/>
        </w:rPr>
        <w:t xml:space="preserve"> </w:t>
      </w:r>
      <w:r w:rsidR="00865157">
        <w:rPr>
          <w:rFonts w:ascii="宋体" w:hAnsi="宋体" w:cs="宋体"/>
          <w:kern w:val="0"/>
          <w:sz w:val="24"/>
          <w:szCs w:val="24"/>
          <w:u w:val="single"/>
        </w:rPr>
        <w:t xml:space="preserve">   </w:t>
      </w:r>
      <w:r>
        <w:rPr>
          <w:rFonts w:ascii="宋体" w:hAnsi="宋体" w:cs="宋体" w:hint="eastAsia"/>
          <w:kern w:val="0"/>
          <w:sz w:val="24"/>
          <w:szCs w:val="24"/>
          <w:u w:val="single"/>
        </w:rPr>
        <w:t xml:space="preserve">月 </w:t>
      </w:r>
      <w:r w:rsidR="00865157">
        <w:rPr>
          <w:rFonts w:ascii="宋体" w:hAnsi="宋体" w:cs="宋体"/>
          <w:kern w:val="0"/>
          <w:sz w:val="24"/>
          <w:szCs w:val="24"/>
          <w:u w:val="single"/>
        </w:rPr>
        <w:t xml:space="preserve"> </w:t>
      </w:r>
      <w:r>
        <w:rPr>
          <w:rFonts w:ascii="宋体" w:hAnsi="宋体" w:cs="宋体"/>
          <w:kern w:val="0"/>
          <w:sz w:val="24"/>
          <w:szCs w:val="24"/>
          <w:u w:val="single"/>
        </w:rPr>
        <w:t xml:space="preserve"> </w:t>
      </w:r>
      <w:r>
        <w:rPr>
          <w:rFonts w:ascii="宋体" w:hAnsi="宋体" w:cs="宋体" w:hint="eastAsia"/>
          <w:kern w:val="0"/>
          <w:sz w:val="24"/>
          <w:szCs w:val="24"/>
          <w:u w:val="single"/>
        </w:rPr>
        <w:t>日</w:t>
      </w:r>
      <w:r>
        <w:rPr>
          <w:rFonts w:ascii="宋体" w:hAnsi="宋体" w:cs="宋体" w:hint="eastAsia"/>
          <w:kern w:val="0"/>
          <w:sz w:val="24"/>
          <w:szCs w:val="24"/>
        </w:rPr>
        <w:t>,培训课时为：</w:t>
      </w:r>
      <w:r w:rsidR="003B43AC">
        <w:rPr>
          <w:rFonts w:ascii="宋体" w:hAnsi="宋体" w:cs="宋体" w:hint="eastAsia"/>
          <w:kern w:val="0"/>
          <w:sz w:val="24"/>
          <w:szCs w:val="24"/>
          <w:u w:val="single"/>
        </w:rPr>
        <w:t xml:space="preserve"> </w:t>
      </w:r>
      <w:r w:rsidR="003B43AC">
        <w:rPr>
          <w:rFonts w:ascii="宋体" w:hAnsi="宋体" w:cs="宋体"/>
          <w:kern w:val="0"/>
          <w:sz w:val="24"/>
          <w:szCs w:val="24"/>
          <w:u w:val="single"/>
        </w:rPr>
        <w:t xml:space="preserve">   </w:t>
      </w:r>
      <w:r>
        <w:rPr>
          <w:rFonts w:ascii="宋体" w:hAnsi="宋体" w:cs="宋体" w:hint="eastAsia"/>
          <w:kern w:val="0"/>
          <w:sz w:val="24"/>
          <w:szCs w:val="24"/>
          <w:u w:val="single"/>
        </w:rPr>
        <w:t>课时</w:t>
      </w:r>
      <w:r>
        <w:rPr>
          <w:rFonts w:ascii="宋体" w:hAnsi="宋体" w:cs="宋体" w:hint="eastAsia"/>
          <w:kern w:val="0"/>
          <w:sz w:val="24"/>
          <w:szCs w:val="24"/>
        </w:rPr>
        <w:t>，培训合格人数为：</w:t>
      </w:r>
      <w:r w:rsidR="003B43AC">
        <w:rPr>
          <w:rFonts w:ascii="宋体" w:hAnsi="宋体" w:cs="宋体" w:hint="eastAsia"/>
          <w:kern w:val="0"/>
          <w:sz w:val="24"/>
          <w:szCs w:val="24"/>
        </w:rPr>
        <w:t xml:space="preserve"> </w:t>
      </w:r>
      <w:r w:rsidR="003B43AC">
        <w:rPr>
          <w:rFonts w:ascii="宋体" w:hAnsi="宋体" w:cs="宋体"/>
          <w:kern w:val="0"/>
          <w:sz w:val="24"/>
          <w:szCs w:val="24"/>
          <w:u w:val="single"/>
        </w:rPr>
        <w:t xml:space="preserve">     </w:t>
      </w:r>
      <w:r>
        <w:rPr>
          <w:rFonts w:ascii="宋体" w:hAnsi="宋体" w:cs="宋体" w:hint="eastAsia"/>
          <w:kern w:val="0"/>
          <w:sz w:val="24"/>
          <w:szCs w:val="24"/>
          <w:u w:val="single"/>
        </w:rPr>
        <w:t>人</w:t>
      </w:r>
      <w:r>
        <w:rPr>
          <w:rFonts w:ascii="宋体" w:hAnsi="宋体" w:cs="宋体" w:hint="eastAsia"/>
          <w:kern w:val="0"/>
          <w:sz w:val="24"/>
          <w:szCs w:val="24"/>
        </w:rPr>
        <w:t>。培训中标价为每人</w:t>
      </w:r>
      <w:r w:rsidR="003B43AC">
        <w:rPr>
          <w:rFonts w:ascii="宋体" w:hAnsi="宋体" w:cs="宋体" w:hint="eastAsia"/>
          <w:kern w:val="0"/>
          <w:sz w:val="24"/>
          <w:szCs w:val="24"/>
          <w:u w:val="single"/>
        </w:rPr>
        <w:t xml:space="preserve"> </w:t>
      </w:r>
      <w:r w:rsidR="003B43AC">
        <w:rPr>
          <w:rFonts w:ascii="宋体" w:hAnsi="宋体" w:cs="宋体"/>
          <w:kern w:val="0"/>
          <w:sz w:val="24"/>
          <w:szCs w:val="24"/>
          <w:u w:val="single"/>
        </w:rPr>
        <w:t xml:space="preserve">     </w:t>
      </w:r>
      <w:r>
        <w:rPr>
          <w:rFonts w:ascii="宋体" w:hAnsi="宋体" w:cs="宋体" w:hint="eastAsia"/>
          <w:kern w:val="0"/>
          <w:sz w:val="24"/>
          <w:szCs w:val="24"/>
        </w:rPr>
        <w:t>元。</w:t>
      </w:r>
    </w:p>
    <w:p w:rsidR="00A378E6" w:rsidRDefault="002436FB">
      <w:pPr>
        <w:spacing w:line="360" w:lineRule="auto"/>
        <w:ind w:firstLineChars="200" w:firstLine="480"/>
        <w:rPr>
          <w:rFonts w:ascii="宋体" w:hAnsi="宋体" w:cs="宋体"/>
          <w:kern w:val="0"/>
          <w:sz w:val="24"/>
          <w:szCs w:val="24"/>
        </w:rPr>
      </w:pPr>
      <w:r>
        <w:rPr>
          <w:rFonts w:ascii="宋体" w:hAnsi="宋体" w:cs="宋体" w:hint="eastAsia"/>
          <w:kern w:val="0"/>
          <w:sz w:val="24"/>
          <w:szCs w:val="24"/>
        </w:rPr>
        <w:lastRenderedPageBreak/>
        <w:t>（2）付款方式：</w:t>
      </w:r>
      <w:r>
        <w:rPr>
          <w:rFonts w:ascii="宋体" w:hAnsi="宋体" w:cs="宋体" w:hint="eastAsia"/>
          <w:b/>
          <w:bCs/>
          <w:sz w:val="24"/>
        </w:rPr>
        <w:t>培训结班后经第三方审计单位对该项目过程管理和所有费用支出的票据审核，符合资金补贴条件的项目，市人力资源社会保障局公示5日无异议后，给予一次性培训补贴。（支付总额按照中标单价乘以培训合格人数计算，培训合格人数不大于中标人数。）</w:t>
      </w:r>
    </w:p>
    <w:p w:rsidR="00A378E6" w:rsidRDefault="002436FB">
      <w:pPr>
        <w:spacing w:line="360" w:lineRule="auto"/>
        <w:ind w:firstLineChars="218" w:firstLine="523"/>
        <w:rPr>
          <w:rFonts w:ascii="宋体" w:hAnsi="宋体" w:cs="宋体"/>
          <w:sz w:val="24"/>
          <w:szCs w:val="24"/>
        </w:rPr>
      </w:pPr>
      <w:r>
        <w:rPr>
          <w:rFonts w:ascii="宋体" w:hAnsi="宋体" w:cs="宋体" w:hint="eastAsia"/>
          <w:sz w:val="24"/>
          <w:szCs w:val="24"/>
        </w:rPr>
        <w:t>四、组成本合同的有关文件</w:t>
      </w:r>
    </w:p>
    <w:p w:rsidR="00A378E6" w:rsidRDefault="002436FB">
      <w:pPr>
        <w:spacing w:line="360" w:lineRule="auto"/>
        <w:ind w:firstLineChars="218" w:firstLine="523"/>
        <w:rPr>
          <w:rFonts w:ascii="宋体" w:hAnsi="宋体" w:cs="宋体"/>
          <w:bCs/>
          <w:sz w:val="24"/>
          <w:szCs w:val="24"/>
        </w:rPr>
      </w:pPr>
      <w:r>
        <w:rPr>
          <w:rFonts w:ascii="宋体" w:hAnsi="宋体" w:cs="宋体" w:hint="eastAsia"/>
          <w:bCs/>
          <w:sz w:val="24"/>
          <w:szCs w:val="24"/>
        </w:rPr>
        <w:t>本项目采购文件、响应文件、合同条款及中标通知书，乙方在投标、评标过程中所作其它有关承诺、声明、书面澄清等均为合同不可分割的部分，与主合同具有同等法律效力。</w:t>
      </w:r>
    </w:p>
    <w:p w:rsidR="00A378E6" w:rsidRDefault="002436FB">
      <w:pPr>
        <w:spacing w:line="360" w:lineRule="auto"/>
        <w:ind w:firstLineChars="218" w:firstLine="523"/>
        <w:rPr>
          <w:rFonts w:ascii="宋体" w:hAnsi="宋体" w:cs="宋体"/>
          <w:bCs/>
          <w:sz w:val="24"/>
          <w:szCs w:val="24"/>
        </w:rPr>
      </w:pPr>
      <w:r>
        <w:rPr>
          <w:rFonts w:ascii="宋体" w:hAnsi="宋体" w:cs="宋体" w:hint="eastAsia"/>
          <w:bCs/>
          <w:sz w:val="24"/>
          <w:szCs w:val="24"/>
        </w:rPr>
        <w:t>五、合同生效及其他</w:t>
      </w:r>
    </w:p>
    <w:p w:rsidR="00A378E6" w:rsidRDefault="002436FB">
      <w:pPr>
        <w:tabs>
          <w:tab w:val="left" w:pos="0"/>
          <w:tab w:val="left" w:pos="525"/>
          <w:tab w:val="left" w:pos="945"/>
        </w:tabs>
        <w:spacing w:line="360" w:lineRule="auto"/>
        <w:ind w:firstLineChars="200" w:firstLine="480"/>
        <w:rPr>
          <w:rFonts w:ascii="宋体" w:hAnsi="宋体" w:cs="宋体"/>
          <w:bCs/>
          <w:sz w:val="24"/>
          <w:szCs w:val="24"/>
        </w:rPr>
      </w:pPr>
      <w:r>
        <w:rPr>
          <w:rFonts w:ascii="宋体" w:hAnsi="宋体" w:cs="宋体" w:hint="eastAsia"/>
          <w:bCs/>
          <w:sz w:val="24"/>
          <w:szCs w:val="24"/>
        </w:rPr>
        <w:t>1、合同经甲乙双方代表签字并盖章，且在中企华建友工程管理有限公司见证后即生效。</w:t>
      </w:r>
    </w:p>
    <w:p w:rsidR="00A378E6" w:rsidRDefault="002436FB">
      <w:pPr>
        <w:tabs>
          <w:tab w:val="left" w:pos="0"/>
          <w:tab w:val="left" w:pos="525"/>
          <w:tab w:val="left" w:pos="945"/>
        </w:tabs>
        <w:spacing w:line="360" w:lineRule="auto"/>
        <w:ind w:firstLineChars="200" w:firstLine="480"/>
        <w:rPr>
          <w:rFonts w:ascii="宋体" w:hAnsi="宋体" w:cs="宋体"/>
          <w:bCs/>
          <w:sz w:val="24"/>
          <w:szCs w:val="24"/>
        </w:rPr>
      </w:pPr>
      <w:r>
        <w:rPr>
          <w:rFonts w:ascii="宋体" w:hAnsi="宋体" w:cs="宋体" w:hint="eastAsia"/>
          <w:bCs/>
          <w:sz w:val="24"/>
          <w:szCs w:val="24"/>
        </w:rPr>
        <w:t>2、合同在执行过程中出现的未尽事宜，双方在不违背本合同和采购文件的原则下协商解决，协商结果以书面形式签订补充协议，且补充协议与本合同具有同等效力。</w:t>
      </w:r>
    </w:p>
    <w:p w:rsidR="00A378E6" w:rsidRDefault="002436FB">
      <w:pPr>
        <w:tabs>
          <w:tab w:val="left" w:pos="0"/>
          <w:tab w:val="left" w:pos="525"/>
          <w:tab w:val="left" w:pos="945"/>
        </w:tabs>
        <w:spacing w:line="360" w:lineRule="auto"/>
        <w:ind w:left="521"/>
        <w:rPr>
          <w:rFonts w:ascii="宋体" w:hAnsi="宋体" w:cs="宋体"/>
          <w:bCs/>
          <w:sz w:val="24"/>
          <w:szCs w:val="24"/>
        </w:rPr>
      </w:pPr>
      <w:r>
        <w:rPr>
          <w:rFonts w:ascii="宋体" w:hAnsi="宋体" w:cs="宋体" w:hint="eastAsia"/>
          <w:sz w:val="24"/>
          <w:szCs w:val="24"/>
        </w:rPr>
        <w:t>3、合同中未有约定的按照有关的法律法规以及国家行业标准或技术文件规定予以解决。</w:t>
      </w:r>
    </w:p>
    <w:p w:rsidR="00A378E6" w:rsidRDefault="002436FB">
      <w:pPr>
        <w:tabs>
          <w:tab w:val="left" w:pos="0"/>
          <w:tab w:val="left" w:pos="525"/>
          <w:tab w:val="left" w:pos="945"/>
        </w:tabs>
        <w:spacing w:line="360" w:lineRule="auto"/>
        <w:ind w:firstLineChars="200" w:firstLine="480"/>
        <w:rPr>
          <w:rFonts w:ascii="宋体" w:hAnsi="宋体" w:cs="宋体"/>
          <w:bCs/>
          <w:sz w:val="24"/>
          <w:szCs w:val="24"/>
        </w:rPr>
      </w:pPr>
      <w:r>
        <w:rPr>
          <w:rFonts w:ascii="宋体" w:hAnsi="宋体" w:cs="宋体" w:hint="eastAsia"/>
          <w:bCs/>
          <w:sz w:val="24"/>
          <w:szCs w:val="24"/>
        </w:rPr>
        <w:t>4、甲乙双方确认：对本合同条款及后果均已知悉，一致确认不存在欺诈、胁迫、乘人之危、重大误解、显失公平等任何可能导致合同无效或被撤销的情形。</w:t>
      </w:r>
    </w:p>
    <w:p w:rsidR="00A378E6" w:rsidRDefault="002436FB">
      <w:pPr>
        <w:tabs>
          <w:tab w:val="left" w:pos="0"/>
          <w:tab w:val="left" w:pos="525"/>
          <w:tab w:val="left" w:pos="945"/>
        </w:tabs>
        <w:spacing w:line="360" w:lineRule="auto"/>
        <w:ind w:firstLineChars="200" w:firstLine="480"/>
        <w:rPr>
          <w:rFonts w:ascii="宋体" w:hAnsi="宋体" w:cs="宋体"/>
          <w:bCs/>
          <w:sz w:val="24"/>
          <w:szCs w:val="24"/>
        </w:rPr>
      </w:pPr>
      <w:r>
        <w:rPr>
          <w:rFonts w:ascii="宋体" w:hAnsi="宋体" w:cs="宋体" w:hint="eastAsia"/>
          <w:bCs/>
          <w:sz w:val="24"/>
          <w:szCs w:val="24"/>
        </w:rPr>
        <w:t>5、合同签订后</w:t>
      </w:r>
      <w:r>
        <w:rPr>
          <w:rFonts w:ascii="宋体" w:hAnsi="宋体" w:cs="宋体" w:hint="eastAsia"/>
          <w:sz w:val="24"/>
          <w:szCs w:val="24"/>
        </w:rPr>
        <w:t>甲乙</w:t>
      </w:r>
      <w:r>
        <w:rPr>
          <w:rFonts w:ascii="宋体" w:hAnsi="宋体" w:cs="宋体" w:hint="eastAsia"/>
          <w:bCs/>
          <w:sz w:val="24"/>
          <w:szCs w:val="24"/>
        </w:rPr>
        <w:t>双方即直接产生权利与义务的关系，合同执行过程中出现的问题应按照合同约定、法律法规的规定办理。在合同履行过程中，双方如有争议，</w:t>
      </w:r>
      <w:r>
        <w:rPr>
          <w:rFonts w:ascii="宋体" w:hAnsi="宋体" w:cs="宋体" w:hint="eastAsia"/>
          <w:sz w:val="24"/>
          <w:szCs w:val="24"/>
        </w:rPr>
        <w:t>由甲乙双方协商处理，若协商不成，</w:t>
      </w:r>
      <w:r>
        <w:rPr>
          <w:rFonts w:ascii="宋体" w:hAnsi="宋体" w:cs="宋体" w:hint="eastAsia"/>
          <w:bCs/>
          <w:sz w:val="24"/>
          <w:szCs w:val="24"/>
        </w:rPr>
        <w:t>可选择以下</w:t>
      </w:r>
      <w:r>
        <w:rPr>
          <w:rFonts w:ascii="宋体" w:hAnsi="宋体" w:cs="宋体" w:hint="eastAsia"/>
          <w:sz w:val="24"/>
          <w:szCs w:val="24"/>
          <w:u w:val="single"/>
        </w:rPr>
        <w:t>（2）</w:t>
      </w:r>
      <w:r>
        <w:rPr>
          <w:rFonts w:ascii="宋体" w:hAnsi="宋体" w:cs="宋体" w:hint="eastAsia"/>
          <w:bCs/>
          <w:sz w:val="24"/>
          <w:szCs w:val="24"/>
        </w:rPr>
        <w:t>方式处理：</w:t>
      </w:r>
    </w:p>
    <w:p w:rsidR="00A378E6" w:rsidRDefault="002436FB">
      <w:pPr>
        <w:tabs>
          <w:tab w:val="left" w:pos="525"/>
          <w:tab w:val="left" w:pos="945"/>
        </w:tabs>
        <w:spacing w:line="360" w:lineRule="auto"/>
        <w:ind w:left="315"/>
        <w:rPr>
          <w:rFonts w:ascii="宋体" w:hAnsi="宋体" w:cs="宋体"/>
          <w:sz w:val="24"/>
          <w:szCs w:val="24"/>
        </w:rPr>
      </w:pPr>
      <w:r>
        <w:rPr>
          <w:rFonts w:ascii="宋体" w:hAnsi="宋体" w:cs="宋体" w:hint="eastAsia"/>
          <w:sz w:val="24"/>
          <w:szCs w:val="24"/>
        </w:rPr>
        <w:t>（1）向无锡仲裁委员会申请仲裁。</w:t>
      </w:r>
    </w:p>
    <w:p w:rsidR="00A378E6" w:rsidRDefault="002436FB">
      <w:pPr>
        <w:tabs>
          <w:tab w:val="left" w:pos="0"/>
          <w:tab w:val="left" w:pos="525"/>
          <w:tab w:val="left" w:pos="945"/>
        </w:tabs>
        <w:spacing w:line="360" w:lineRule="auto"/>
        <w:ind w:left="315"/>
        <w:rPr>
          <w:rFonts w:ascii="宋体" w:hAnsi="宋体" w:cs="宋体"/>
          <w:bCs/>
          <w:sz w:val="24"/>
          <w:szCs w:val="24"/>
        </w:rPr>
      </w:pPr>
      <w:r>
        <w:rPr>
          <w:rFonts w:ascii="宋体" w:hAnsi="宋体" w:cs="宋体" w:hint="eastAsia"/>
          <w:sz w:val="24"/>
          <w:szCs w:val="24"/>
        </w:rPr>
        <w:t>（2）向需方所在地法院提起诉讼。</w:t>
      </w:r>
    </w:p>
    <w:p w:rsidR="00A378E6" w:rsidRDefault="002436FB">
      <w:pPr>
        <w:spacing w:line="360" w:lineRule="auto"/>
        <w:ind w:firstLine="560"/>
        <w:jc w:val="left"/>
        <w:rPr>
          <w:rFonts w:ascii="宋体" w:hAnsi="宋体" w:cs="宋体"/>
          <w:b/>
          <w:sz w:val="24"/>
          <w:szCs w:val="24"/>
        </w:rPr>
      </w:pPr>
      <w:r>
        <w:rPr>
          <w:rFonts w:ascii="宋体" w:hAnsi="宋体" w:cs="宋体" w:hint="eastAsia"/>
          <w:b/>
          <w:sz w:val="24"/>
          <w:szCs w:val="24"/>
        </w:rPr>
        <w:t>六、诚实信用</w:t>
      </w:r>
    </w:p>
    <w:p w:rsidR="00A378E6" w:rsidRDefault="002436FB">
      <w:pPr>
        <w:tabs>
          <w:tab w:val="left" w:pos="525"/>
          <w:tab w:val="left" w:pos="945"/>
        </w:tabs>
        <w:spacing w:line="360" w:lineRule="auto"/>
        <w:ind w:firstLineChars="200" w:firstLine="480"/>
        <w:rPr>
          <w:rFonts w:ascii="宋体" w:hAnsi="宋体" w:cs="宋体"/>
          <w:sz w:val="24"/>
          <w:szCs w:val="24"/>
        </w:rPr>
      </w:pPr>
      <w:r>
        <w:rPr>
          <w:rFonts w:ascii="宋体" w:hAnsi="宋体" w:cs="宋体" w:hint="eastAsia"/>
          <w:sz w:val="24"/>
          <w:szCs w:val="24"/>
          <w:lang w:val="zh-CN"/>
        </w:rPr>
        <w:t>乙方应诚实信用，严格按照采购文件要求和承诺履行合同，不向甲方进行商业贿赂或者提供不正当利益。</w:t>
      </w:r>
      <w:bookmarkEnd w:id="0"/>
      <w:bookmarkEnd w:id="1"/>
      <w:bookmarkEnd w:id="2"/>
      <w:bookmarkEnd w:id="3"/>
      <w:bookmarkEnd w:id="4"/>
      <w:bookmarkEnd w:id="5"/>
      <w:bookmarkEnd w:id="6"/>
    </w:p>
    <w:sectPr w:rsidR="00A378E6">
      <w:footerReference w:type="default" r:id="rId8"/>
      <w:pgSz w:w="11905" w:h="16838"/>
      <w:pgMar w:top="850" w:right="1236" w:bottom="850" w:left="1236" w:header="720" w:footer="720" w:gutter="0"/>
      <w:cols w:space="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E5F" w:rsidRDefault="00507E5F">
      <w:r>
        <w:separator/>
      </w:r>
    </w:p>
  </w:endnote>
  <w:endnote w:type="continuationSeparator" w:id="0">
    <w:p w:rsidR="00507E5F" w:rsidRDefault="0050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文鼎CS中宋">
    <w:altName w:val="宋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8E6" w:rsidRDefault="002436FB">
    <w:pPr>
      <w:pStyle w:val="a4"/>
      <w:framePr w:wrap="around" w:vAnchor="text" w:hAnchor="margin" w:xAlign="center" w:y="1"/>
      <w:rPr>
        <w:rStyle w:val="aff6"/>
      </w:rPr>
    </w:pPr>
    <w:r>
      <w:fldChar w:fldCharType="begin"/>
    </w:r>
    <w:r>
      <w:rPr>
        <w:rStyle w:val="aff6"/>
      </w:rPr>
      <w:instrText xml:space="preserve">PAGE  </w:instrText>
    </w:r>
    <w:r>
      <w:fldChar w:fldCharType="separate"/>
    </w:r>
    <w:r w:rsidR="003B43AC">
      <w:rPr>
        <w:rStyle w:val="aff6"/>
        <w:noProof/>
      </w:rPr>
      <w:t>3</w:t>
    </w:r>
    <w:r>
      <w:fldChar w:fldCharType="end"/>
    </w:r>
  </w:p>
  <w:p w:rsidR="00A378E6" w:rsidRDefault="00A378E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E5F" w:rsidRDefault="00507E5F">
      <w:r>
        <w:separator/>
      </w:r>
    </w:p>
  </w:footnote>
  <w:footnote w:type="continuationSeparator" w:id="0">
    <w:p w:rsidR="00507E5F" w:rsidRDefault="00507E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lvl w:ilvl="0">
      <w:start w:val="1"/>
      <w:numFmt w:val="decimal"/>
      <w:pStyle w:val="4"/>
      <w:lvlText w:val="%1."/>
      <w:lvlJc w:val="left"/>
      <w:pPr>
        <w:tabs>
          <w:tab w:val="left" w:pos="900"/>
        </w:tabs>
        <w:ind w:left="900" w:hanging="420"/>
      </w:pPr>
      <w:rPr>
        <w:rFonts w:ascii="Times New Roman" w:hint="default"/>
        <w:u w:val="none"/>
      </w:rPr>
    </w:lvl>
    <w:lvl w:ilvl="1">
      <w:start w:val="1"/>
      <w:numFmt w:val="lowerLetter"/>
      <w:lvlText w:val="%2)"/>
      <w:lvlJc w:val="left"/>
      <w:pPr>
        <w:tabs>
          <w:tab w:val="left" w:pos="1320"/>
        </w:tabs>
        <w:ind w:left="1320" w:hanging="420"/>
      </w:pPr>
      <w:rPr>
        <w:rFonts w:ascii="Times New Roman" w:hint="default"/>
        <w:u w:val="none"/>
      </w:rPr>
    </w:lvl>
    <w:lvl w:ilvl="2">
      <w:start w:val="1"/>
      <w:numFmt w:val="lowerRoman"/>
      <w:lvlText w:val="%3."/>
      <w:lvlJc w:val="right"/>
      <w:pPr>
        <w:tabs>
          <w:tab w:val="left" w:pos="1740"/>
        </w:tabs>
        <w:ind w:left="1740" w:hanging="420"/>
      </w:pPr>
      <w:rPr>
        <w:rFonts w:ascii="Times New Roman" w:hint="default"/>
        <w:u w:val="none"/>
      </w:rPr>
    </w:lvl>
    <w:lvl w:ilvl="3">
      <w:start w:val="1"/>
      <w:numFmt w:val="decimal"/>
      <w:lvlText w:val="%4."/>
      <w:lvlJc w:val="left"/>
      <w:pPr>
        <w:tabs>
          <w:tab w:val="left" w:pos="2160"/>
        </w:tabs>
        <w:ind w:left="2160" w:hanging="420"/>
      </w:pPr>
      <w:rPr>
        <w:rFonts w:ascii="Times New Roman" w:hint="default"/>
        <w:u w:val="none"/>
      </w:rPr>
    </w:lvl>
    <w:lvl w:ilvl="4">
      <w:start w:val="1"/>
      <w:numFmt w:val="lowerLetter"/>
      <w:lvlText w:val="%5)"/>
      <w:lvlJc w:val="left"/>
      <w:pPr>
        <w:tabs>
          <w:tab w:val="left" w:pos="2580"/>
        </w:tabs>
        <w:ind w:left="2580" w:hanging="420"/>
      </w:pPr>
      <w:rPr>
        <w:rFonts w:ascii="Times New Roman" w:hint="default"/>
        <w:u w:val="none"/>
      </w:rPr>
    </w:lvl>
    <w:lvl w:ilvl="5">
      <w:start w:val="1"/>
      <w:numFmt w:val="lowerRoman"/>
      <w:lvlText w:val="%6."/>
      <w:lvlJc w:val="right"/>
      <w:pPr>
        <w:tabs>
          <w:tab w:val="left" w:pos="3000"/>
        </w:tabs>
        <w:ind w:left="3000" w:hanging="420"/>
      </w:pPr>
      <w:rPr>
        <w:rFonts w:ascii="Times New Roman" w:hint="default"/>
        <w:u w:val="none"/>
      </w:rPr>
    </w:lvl>
    <w:lvl w:ilvl="6">
      <w:start w:val="1"/>
      <w:numFmt w:val="decimal"/>
      <w:lvlText w:val="%7."/>
      <w:lvlJc w:val="left"/>
      <w:pPr>
        <w:tabs>
          <w:tab w:val="left" w:pos="3420"/>
        </w:tabs>
        <w:ind w:left="3420" w:hanging="420"/>
      </w:pPr>
      <w:rPr>
        <w:rFonts w:ascii="Times New Roman" w:hint="default"/>
        <w:u w:val="none"/>
      </w:rPr>
    </w:lvl>
    <w:lvl w:ilvl="7">
      <w:start w:val="1"/>
      <w:numFmt w:val="lowerLetter"/>
      <w:lvlText w:val="%8)"/>
      <w:lvlJc w:val="left"/>
      <w:pPr>
        <w:tabs>
          <w:tab w:val="left" w:pos="3840"/>
        </w:tabs>
        <w:ind w:left="3840" w:hanging="420"/>
      </w:pPr>
      <w:rPr>
        <w:rFonts w:ascii="Times New Roman" w:hint="default"/>
        <w:u w:val="none"/>
      </w:rPr>
    </w:lvl>
    <w:lvl w:ilvl="8">
      <w:start w:val="1"/>
      <w:numFmt w:val="lowerRoman"/>
      <w:lvlText w:val="%9."/>
      <w:lvlJc w:val="right"/>
      <w:pPr>
        <w:tabs>
          <w:tab w:val="left" w:pos="4260"/>
        </w:tabs>
        <w:ind w:left="4260" w:hanging="420"/>
      </w:pPr>
      <w:rPr>
        <w:rFonts w:ascii="Times New Roman" w:hint="default"/>
        <w:u w:val="none"/>
      </w:rPr>
    </w:lvl>
  </w:abstractNum>
  <w:abstractNum w:abstractNumId="1" w15:restartNumberingAfterBreak="0">
    <w:nsid w:val="085007CF"/>
    <w:multiLevelType w:val="multilevel"/>
    <w:tmpl w:val="085007CF"/>
    <w:lvl w:ilvl="0">
      <w:start w:val="1"/>
      <w:numFmt w:val="decimal"/>
      <w:pStyle w:val="a"/>
      <w:lvlText w:val="%1."/>
      <w:lvlJc w:val="left"/>
      <w:pPr>
        <w:tabs>
          <w:tab w:val="left" w:pos="630"/>
        </w:tabs>
        <w:ind w:left="630" w:hanging="420"/>
      </w:pPr>
    </w:lvl>
    <w:lvl w:ilvl="1">
      <w:start w:val="1"/>
      <w:numFmt w:val="decimalEnclosedCircle"/>
      <w:lvlText w:val="%2"/>
      <w:lvlJc w:val="left"/>
      <w:pPr>
        <w:tabs>
          <w:tab w:val="left" w:pos="990"/>
        </w:tabs>
        <w:ind w:left="990" w:hanging="360"/>
      </w:pPr>
      <w:rPr>
        <w:rFonts w:hint="default"/>
        <w:color w:val="auto"/>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2" w15:restartNumberingAfterBreak="0">
    <w:nsid w:val="18D02AF5"/>
    <w:multiLevelType w:val="singleLevel"/>
    <w:tmpl w:val="18D02AF5"/>
    <w:lvl w:ilvl="0">
      <w:start w:val="1"/>
      <w:numFmt w:val="decimal"/>
      <w:pStyle w:val="ParaCharCharChar1Char"/>
      <w:lvlText w:val="（%1）"/>
      <w:lvlJc w:val="left"/>
      <w:pPr>
        <w:tabs>
          <w:tab w:val="left" w:pos="3981"/>
        </w:tabs>
        <w:ind w:left="3981" w:hanging="720"/>
      </w:pPr>
      <w:rPr>
        <w:rFonts w:hint="eastAsia"/>
        <w:b w:val="0"/>
        <w:color w:val="000000"/>
      </w:rPr>
    </w:lvl>
  </w:abstractNum>
  <w:abstractNum w:abstractNumId="3" w15:restartNumberingAfterBreak="0">
    <w:nsid w:val="41DC48F5"/>
    <w:multiLevelType w:val="multilevel"/>
    <w:tmpl w:val="41DC48F5"/>
    <w:lvl w:ilvl="0">
      <w:start w:val="1"/>
      <w:numFmt w:val="decimal"/>
      <w:pStyle w:val="1"/>
      <w:lvlText w:val="%1．"/>
      <w:lvlJc w:val="left"/>
      <w:pPr>
        <w:tabs>
          <w:tab w:val="left" w:pos="898"/>
        </w:tabs>
        <w:ind w:left="898" w:hanging="720"/>
      </w:pPr>
      <w:rPr>
        <w:rFonts w:hint="eastAsia"/>
      </w:rPr>
    </w:lvl>
    <w:lvl w:ilvl="1">
      <w:start w:val="3"/>
      <w:numFmt w:val="decimal"/>
      <w:lvlText w:val="%2."/>
      <w:lvlJc w:val="left"/>
      <w:pPr>
        <w:tabs>
          <w:tab w:val="left" w:pos="958"/>
        </w:tabs>
        <w:ind w:left="958" w:hanging="360"/>
      </w:pPr>
      <w:rPr>
        <w:rFonts w:hint="default"/>
      </w:rPr>
    </w:lvl>
    <w:lvl w:ilvl="2">
      <w:start w:val="1"/>
      <w:numFmt w:val="decimalEnclosedCircle"/>
      <w:lvlText w:val="%3"/>
      <w:lvlJc w:val="left"/>
      <w:pPr>
        <w:tabs>
          <w:tab w:val="left" w:pos="1378"/>
        </w:tabs>
        <w:ind w:left="1378" w:hanging="360"/>
      </w:pPr>
      <w:rPr>
        <w:rFonts w:hint="default"/>
        <w:color w:val="auto"/>
      </w:rPr>
    </w:lvl>
    <w:lvl w:ilvl="3">
      <w:start w:val="1"/>
      <w:numFmt w:val="decimal"/>
      <w:lvlText w:val="%4."/>
      <w:lvlJc w:val="left"/>
      <w:pPr>
        <w:tabs>
          <w:tab w:val="left" w:pos="1858"/>
        </w:tabs>
        <w:ind w:left="1858" w:hanging="420"/>
      </w:pPr>
    </w:lvl>
    <w:lvl w:ilvl="4">
      <w:start w:val="1"/>
      <w:numFmt w:val="lowerLetter"/>
      <w:lvlText w:val="%5)"/>
      <w:lvlJc w:val="left"/>
      <w:pPr>
        <w:tabs>
          <w:tab w:val="left" w:pos="2278"/>
        </w:tabs>
        <w:ind w:left="2278" w:hanging="420"/>
      </w:pPr>
    </w:lvl>
    <w:lvl w:ilvl="5">
      <w:start w:val="1"/>
      <w:numFmt w:val="lowerRoman"/>
      <w:lvlText w:val="%6."/>
      <w:lvlJc w:val="right"/>
      <w:pPr>
        <w:tabs>
          <w:tab w:val="left" w:pos="2698"/>
        </w:tabs>
        <w:ind w:left="2698" w:hanging="420"/>
      </w:pPr>
    </w:lvl>
    <w:lvl w:ilvl="6">
      <w:start w:val="1"/>
      <w:numFmt w:val="decimal"/>
      <w:lvlText w:val="%7."/>
      <w:lvlJc w:val="left"/>
      <w:pPr>
        <w:tabs>
          <w:tab w:val="left" w:pos="3118"/>
        </w:tabs>
        <w:ind w:left="3118" w:hanging="420"/>
      </w:pPr>
    </w:lvl>
    <w:lvl w:ilvl="7">
      <w:start w:val="1"/>
      <w:numFmt w:val="lowerLetter"/>
      <w:lvlText w:val="%8)"/>
      <w:lvlJc w:val="left"/>
      <w:pPr>
        <w:tabs>
          <w:tab w:val="left" w:pos="3538"/>
        </w:tabs>
        <w:ind w:left="3538" w:hanging="420"/>
      </w:pPr>
    </w:lvl>
    <w:lvl w:ilvl="8">
      <w:start w:val="1"/>
      <w:numFmt w:val="lowerRoman"/>
      <w:lvlText w:val="%9."/>
      <w:lvlJc w:val="right"/>
      <w:pPr>
        <w:tabs>
          <w:tab w:val="left" w:pos="3958"/>
        </w:tabs>
        <w:ind w:left="3958" w:hanging="420"/>
      </w:pPr>
    </w:lvl>
  </w:abstractNum>
  <w:abstractNum w:abstractNumId="4" w15:restartNumberingAfterBreak="0">
    <w:nsid w:val="477F1D9D"/>
    <w:multiLevelType w:val="multilevel"/>
    <w:tmpl w:val="477F1D9D"/>
    <w:lvl w:ilvl="0">
      <w:start w:val="1"/>
      <w:numFmt w:val="decimal"/>
      <w:pStyle w:val="2"/>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japaneseCounting"/>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F02533F"/>
    <w:multiLevelType w:val="multilevel"/>
    <w:tmpl w:val="4F02533F"/>
    <w:lvl w:ilvl="0">
      <w:start w:val="1"/>
      <w:numFmt w:val="decimal"/>
      <w:pStyle w:val="3"/>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decimal"/>
      <w:lvlText w:val="%3."/>
      <w:lvlJc w:val="left"/>
      <w:pPr>
        <w:tabs>
          <w:tab w:val="left" w:pos="1620"/>
        </w:tabs>
        <w:ind w:left="1620" w:hanging="360"/>
      </w:pPr>
      <w:rPr>
        <w:rFonts w:hint="default"/>
      </w:r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15:restartNumberingAfterBreak="0">
    <w:nsid w:val="510B6456"/>
    <w:multiLevelType w:val="singleLevel"/>
    <w:tmpl w:val="510B6456"/>
    <w:lvl w:ilvl="0">
      <w:start w:val="1"/>
      <w:numFmt w:val="decimal"/>
      <w:pStyle w:val="ParaChar"/>
      <w:lvlText w:val="%1．"/>
      <w:lvlJc w:val="left"/>
      <w:pPr>
        <w:tabs>
          <w:tab w:val="left" w:pos="552"/>
        </w:tabs>
        <w:ind w:left="552" w:hanging="420"/>
      </w:pPr>
      <w:rPr>
        <w:rFonts w:hint="eastAsia"/>
      </w:rPr>
    </w:lvl>
  </w:abstractNum>
  <w:abstractNum w:abstractNumId="7" w15:restartNumberingAfterBreak="0">
    <w:nsid w:val="630C1BC3"/>
    <w:multiLevelType w:val="multilevel"/>
    <w:tmpl w:val="630C1BC3"/>
    <w:lvl w:ilvl="0">
      <w:start w:val="1"/>
      <w:numFmt w:val="decimal"/>
      <w:pStyle w:val="CharCharCharChar"/>
      <w:lvlText w:val="%1."/>
      <w:lvlJc w:val="left"/>
      <w:pPr>
        <w:tabs>
          <w:tab w:val="left" w:pos="510"/>
        </w:tabs>
        <w:ind w:left="510" w:hanging="360"/>
      </w:pPr>
      <w:rPr>
        <w:rFonts w:hint="eastAsia"/>
      </w:rPr>
    </w:lvl>
    <w:lvl w:ilvl="1">
      <w:start w:val="1"/>
      <w:numFmt w:val="decimal"/>
      <w:pStyle w:val="-2"/>
      <w:lvlText w:val="%2．"/>
      <w:lvlJc w:val="left"/>
      <w:pPr>
        <w:tabs>
          <w:tab w:val="left" w:pos="1290"/>
        </w:tabs>
        <w:ind w:left="1290" w:hanging="720"/>
      </w:pPr>
      <w:rPr>
        <w:rFonts w:hint="eastAsia"/>
      </w:rPr>
    </w:lvl>
    <w:lvl w:ilvl="2">
      <w:start w:val="3"/>
      <w:numFmt w:val="decimal"/>
      <w:lvlText w:val="（%3）"/>
      <w:lvlJc w:val="left"/>
      <w:pPr>
        <w:tabs>
          <w:tab w:val="left" w:pos="1140"/>
        </w:tabs>
        <w:ind w:left="1140" w:hanging="720"/>
      </w:pPr>
      <w:rPr>
        <w:rFonts w:hint="eastAsia"/>
        <w:lang w:val="en-US"/>
      </w:rPr>
    </w:lvl>
    <w:lvl w:ilvl="3">
      <w:start w:val="1"/>
      <w:numFmt w:val="decimal"/>
      <w:pStyle w:val="-3"/>
      <w:lvlText w:val="（%4）"/>
      <w:lvlJc w:val="left"/>
      <w:pPr>
        <w:tabs>
          <w:tab w:val="left" w:pos="1830"/>
        </w:tabs>
        <w:ind w:left="1830" w:hanging="420"/>
      </w:pPr>
      <w:rPr>
        <w:rFonts w:ascii="宋体" w:eastAsia="宋体" w:hAnsi="宋体" w:cs="Times New Roman"/>
      </w:rPr>
    </w:lvl>
    <w:lvl w:ilvl="4">
      <w:start w:val="1"/>
      <w:numFmt w:val="decimal"/>
      <w:lvlText w:val="（%5）"/>
      <w:lvlJc w:val="left"/>
      <w:pPr>
        <w:tabs>
          <w:tab w:val="left" w:pos="1129"/>
        </w:tabs>
        <w:ind w:left="1129" w:hanging="420"/>
      </w:pPr>
      <w:rPr>
        <w:rFonts w:hint="eastAsia"/>
        <w:b/>
      </w:rPr>
    </w:lvl>
    <w:lvl w:ilvl="5">
      <w:start w:val="1"/>
      <w:numFmt w:val="lowerRoman"/>
      <w:lvlText w:val="%6."/>
      <w:lvlJc w:val="right"/>
      <w:pPr>
        <w:tabs>
          <w:tab w:val="left" w:pos="2670"/>
        </w:tabs>
        <w:ind w:left="2670" w:hanging="420"/>
      </w:pPr>
    </w:lvl>
    <w:lvl w:ilvl="6">
      <w:start w:val="1"/>
      <w:numFmt w:val="decimal"/>
      <w:lvlText w:val="%7."/>
      <w:lvlJc w:val="left"/>
      <w:pPr>
        <w:tabs>
          <w:tab w:val="left" w:pos="3090"/>
        </w:tabs>
        <w:ind w:left="3090" w:hanging="420"/>
      </w:pPr>
    </w:lvl>
    <w:lvl w:ilvl="7">
      <w:start w:val="1"/>
      <w:numFmt w:val="lowerLetter"/>
      <w:lvlText w:val="%8)"/>
      <w:lvlJc w:val="left"/>
      <w:pPr>
        <w:tabs>
          <w:tab w:val="left" w:pos="3510"/>
        </w:tabs>
        <w:ind w:left="3510" w:hanging="420"/>
      </w:pPr>
    </w:lvl>
    <w:lvl w:ilvl="8">
      <w:start w:val="1"/>
      <w:numFmt w:val="lowerRoman"/>
      <w:lvlText w:val="%9."/>
      <w:lvlJc w:val="right"/>
      <w:pPr>
        <w:tabs>
          <w:tab w:val="left" w:pos="3930"/>
        </w:tabs>
        <w:ind w:left="3930" w:hanging="420"/>
      </w:pPr>
    </w:lvl>
  </w:abstractNum>
  <w:abstractNum w:abstractNumId="8" w15:restartNumberingAfterBreak="0">
    <w:nsid w:val="691E62C6"/>
    <w:multiLevelType w:val="multilevel"/>
    <w:tmpl w:val="691E62C6"/>
    <w:lvl w:ilvl="0">
      <w:start w:val="2"/>
      <w:numFmt w:val="japaneseCounting"/>
      <w:pStyle w:val="a0"/>
      <w:lvlText w:val="（%1）"/>
      <w:lvlJc w:val="left"/>
      <w:pPr>
        <w:tabs>
          <w:tab w:val="left" w:pos="1200"/>
        </w:tabs>
        <w:ind w:left="1200" w:hanging="720"/>
      </w:pPr>
      <w:rPr>
        <w:rFonts w:hint="default"/>
      </w:rPr>
    </w:lvl>
    <w:lvl w:ilvl="1">
      <w:start w:val="1"/>
      <w:numFmt w:val="lowerLetter"/>
      <w:lvlText w:val="%2)"/>
      <w:lvlJc w:val="left"/>
      <w:pPr>
        <w:tabs>
          <w:tab w:val="left" w:pos="1320"/>
        </w:tabs>
        <w:ind w:left="1320" w:hanging="420"/>
      </w:pPr>
    </w:lvl>
    <w:lvl w:ilvl="2">
      <w:start w:val="1"/>
      <w:numFmt w:val="lowerRoman"/>
      <w:pStyle w:val="a1"/>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9" w15:restartNumberingAfterBreak="0">
    <w:nsid w:val="71D54D18"/>
    <w:multiLevelType w:val="multilevel"/>
    <w:tmpl w:val="71D54D18"/>
    <w:lvl w:ilvl="0">
      <w:start w:val="1"/>
      <w:numFmt w:val="upperLetter"/>
      <w:pStyle w:val="a2"/>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A4340BD"/>
    <w:multiLevelType w:val="multilevel"/>
    <w:tmpl w:val="7A4340BD"/>
    <w:lvl w:ilvl="0">
      <w:start w:val="1"/>
      <w:numFmt w:val="japaneseCounting"/>
      <w:pStyle w:val="20"/>
      <w:lvlText w:val="（%1）"/>
      <w:lvlJc w:val="left"/>
      <w:pPr>
        <w:tabs>
          <w:tab w:val="left" w:pos="855"/>
        </w:tabs>
        <w:ind w:left="855" w:hanging="855"/>
      </w:pPr>
      <w:rPr>
        <w:rFonts w:hint="eastAsia"/>
      </w:rPr>
    </w:lvl>
    <w:lvl w:ilvl="1">
      <w:start w:val="3"/>
      <w:numFmt w:val="decimal"/>
      <w:lvlText w:val="%2."/>
      <w:lvlJc w:val="left"/>
      <w:pPr>
        <w:tabs>
          <w:tab w:val="left" w:pos="1125"/>
        </w:tabs>
        <w:ind w:left="1125" w:hanging="705"/>
      </w:pPr>
      <w:rPr>
        <w:rFonts w:hint="default"/>
      </w:rPr>
    </w:lvl>
    <w:lvl w:ilvl="2">
      <w:start w:val="1"/>
      <w:numFmt w:val="decimal"/>
      <w:lvlText w:val="%3."/>
      <w:lvlJc w:val="left"/>
      <w:pPr>
        <w:tabs>
          <w:tab w:val="left" w:pos="1740"/>
        </w:tabs>
        <w:ind w:left="1740" w:hanging="900"/>
      </w:pPr>
      <w:rPr>
        <w:rFonts w:hint="eastAsia"/>
        <w:color w:val="auto"/>
      </w:rPr>
    </w:lvl>
    <w:lvl w:ilvl="3">
      <w:start w:val="1"/>
      <w:numFmt w:val="decimal"/>
      <w:lvlText w:val="（%4）"/>
      <w:lvlJc w:val="left"/>
      <w:pPr>
        <w:tabs>
          <w:tab w:val="left" w:pos="1980"/>
        </w:tabs>
        <w:ind w:left="1980" w:hanging="720"/>
      </w:pPr>
      <w:rPr>
        <w:rFonts w:ascii="宋体" w:eastAsia="宋体" w:hAnsi="宋体" w:hint="eastAsia"/>
        <w:sz w:val="24"/>
        <w:szCs w:val="24"/>
      </w:rPr>
    </w:lvl>
    <w:lvl w:ilvl="4">
      <w:start w:val="1"/>
      <w:numFmt w:val="lowerLetter"/>
      <w:lvlText w:val="%5."/>
      <w:lvlJc w:val="left"/>
      <w:pPr>
        <w:tabs>
          <w:tab w:val="left" w:pos="2040"/>
        </w:tabs>
        <w:ind w:left="2040" w:hanging="360"/>
      </w:pPr>
      <w:rPr>
        <w:rFonts w:hint="eastAsia"/>
      </w:rPr>
    </w:lvl>
    <w:lvl w:ilvl="5">
      <w:start w:val="1"/>
      <w:numFmt w:val="decimal"/>
      <w:lvlText w:val="%6．"/>
      <w:lvlJc w:val="left"/>
      <w:pPr>
        <w:tabs>
          <w:tab w:val="left" w:pos="2820"/>
        </w:tabs>
        <w:ind w:left="2820" w:hanging="72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E0C7403"/>
    <w:multiLevelType w:val="multilevel"/>
    <w:tmpl w:val="7E0C7403"/>
    <w:lvl w:ilvl="0">
      <w:start w:val="1"/>
      <w:numFmt w:val="japaneseCounting"/>
      <w:lvlText w:val="%1、"/>
      <w:lvlJc w:val="left"/>
      <w:pPr>
        <w:tabs>
          <w:tab w:val="left" w:pos="450"/>
        </w:tabs>
        <w:ind w:left="450" w:hanging="450"/>
      </w:pPr>
      <w:rPr>
        <w:rFonts w:hint="eastAsia"/>
        <w:lang w:val="en-US"/>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0"/>
  </w:num>
  <w:num w:numId="3">
    <w:abstractNumId w:val="7"/>
  </w:num>
  <w:num w:numId="4">
    <w:abstractNumId w:val="6"/>
  </w:num>
  <w:num w:numId="5">
    <w:abstractNumId w:val="0"/>
  </w:num>
  <w:num w:numId="6">
    <w:abstractNumId w:val="8"/>
  </w:num>
  <w:num w:numId="7">
    <w:abstractNumId w:val="2"/>
  </w:num>
  <w:num w:numId="8">
    <w:abstractNumId w:val="1"/>
  </w:num>
  <w:num w:numId="9">
    <w:abstractNumId w:val="5"/>
  </w:num>
  <w:num w:numId="10">
    <w:abstractNumId w:val="4"/>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hideSpellingErrors/>
  <w:attachedTemplate r:id="rId1"/>
  <w:doNotTrackMoves/>
  <w:defaultTabStop w:val="424"/>
  <w:drawingGridHorizontalSpacing w:val="210"/>
  <w:drawingGridVerticalSpacing w:val="-794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zYjViOTgxNmFhMmIxMTdkYzJjM2MyMTEzMTYwZTYifQ=="/>
  </w:docVars>
  <w:rsids>
    <w:rsidRoot w:val="004F7E7C"/>
    <w:rsid w:val="00000246"/>
    <w:rsid w:val="000014C2"/>
    <w:rsid w:val="000014DA"/>
    <w:rsid w:val="00001895"/>
    <w:rsid w:val="00001D91"/>
    <w:rsid w:val="000056BC"/>
    <w:rsid w:val="0000630B"/>
    <w:rsid w:val="000065EF"/>
    <w:rsid w:val="00006794"/>
    <w:rsid w:val="00006934"/>
    <w:rsid w:val="000071F0"/>
    <w:rsid w:val="0001078F"/>
    <w:rsid w:val="0001100D"/>
    <w:rsid w:val="0001120F"/>
    <w:rsid w:val="00011AF9"/>
    <w:rsid w:val="00012020"/>
    <w:rsid w:val="00012491"/>
    <w:rsid w:val="00012D2F"/>
    <w:rsid w:val="0001548A"/>
    <w:rsid w:val="00017AA6"/>
    <w:rsid w:val="00017B11"/>
    <w:rsid w:val="0002061B"/>
    <w:rsid w:val="00021216"/>
    <w:rsid w:val="000219B2"/>
    <w:rsid w:val="00022EDC"/>
    <w:rsid w:val="0002482E"/>
    <w:rsid w:val="00025048"/>
    <w:rsid w:val="00030174"/>
    <w:rsid w:val="00030D52"/>
    <w:rsid w:val="00031867"/>
    <w:rsid w:val="00031F8B"/>
    <w:rsid w:val="0003286F"/>
    <w:rsid w:val="000329F7"/>
    <w:rsid w:val="0003469E"/>
    <w:rsid w:val="00034987"/>
    <w:rsid w:val="00034AF2"/>
    <w:rsid w:val="000355C6"/>
    <w:rsid w:val="00035F96"/>
    <w:rsid w:val="000408CF"/>
    <w:rsid w:val="0004115C"/>
    <w:rsid w:val="000433BF"/>
    <w:rsid w:val="00043493"/>
    <w:rsid w:val="0004445F"/>
    <w:rsid w:val="00044601"/>
    <w:rsid w:val="00044E6B"/>
    <w:rsid w:val="00044F01"/>
    <w:rsid w:val="00044F9A"/>
    <w:rsid w:val="000478D6"/>
    <w:rsid w:val="000501C8"/>
    <w:rsid w:val="00052B7A"/>
    <w:rsid w:val="00053B23"/>
    <w:rsid w:val="000548A4"/>
    <w:rsid w:val="00056196"/>
    <w:rsid w:val="00056756"/>
    <w:rsid w:val="00060084"/>
    <w:rsid w:val="000608B0"/>
    <w:rsid w:val="000643EF"/>
    <w:rsid w:val="00064CC2"/>
    <w:rsid w:val="00065C04"/>
    <w:rsid w:val="00066A3F"/>
    <w:rsid w:val="000672D8"/>
    <w:rsid w:val="0007099D"/>
    <w:rsid w:val="00071496"/>
    <w:rsid w:val="00072ABD"/>
    <w:rsid w:val="000759A3"/>
    <w:rsid w:val="000763A3"/>
    <w:rsid w:val="00077694"/>
    <w:rsid w:val="00081773"/>
    <w:rsid w:val="00082263"/>
    <w:rsid w:val="000825D5"/>
    <w:rsid w:val="00082FEF"/>
    <w:rsid w:val="0008519B"/>
    <w:rsid w:val="000856A8"/>
    <w:rsid w:val="00085FF9"/>
    <w:rsid w:val="00086464"/>
    <w:rsid w:val="000865C4"/>
    <w:rsid w:val="00086FA5"/>
    <w:rsid w:val="00087E31"/>
    <w:rsid w:val="00090921"/>
    <w:rsid w:val="00091F59"/>
    <w:rsid w:val="00096F6E"/>
    <w:rsid w:val="000A0558"/>
    <w:rsid w:val="000A4837"/>
    <w:rsid w:val="000A54CD"/>
    <w:rsid w:val="000A6345"/>
    <w:rsid w:val="000A720C"/>
    <w:rsid w:val="000B1DF3"/>
    <w:rsid w:val="000B2AC7"/>
    <w:rsid w:val="000B43AD"/>
    <w:rsid w:val="000B7048"/>
    <w:rsid w:val="000B7523"/>
    <w:rsid w:val="000C074F"/>
    <w:rsid w:val="000C1AD6"/>
    <w:rsid w:val="000C29FD"/>
    <w:rsid w:val="000C30B7"/>
    <w:rsid w:val="000C5DDD"/>
    <w:rsid w:val="000C73C3"/>
    <w:rsid w:val="000C7ED2"/>
    <w:rsid w:val="000D15A8"/>
    <w:rsid w:val="000D1864"/>
    <w:rsid w:val="000D2D62"/>
    <w:rsid w:val="000D2FE0"/>
    <w:rsid w:val="000D3A01"/>
    <w:rsid w:val="000D3C7B"/>
    <w:rsid w:val="000D710D"/>
    <w:rsid w:val="000D7732"/>
    <w:rsid w:val="000E0328"/>
    <w:rsid w:val="000E2105"/>
    <w:rsid w:val="000E273E"/>
    <w:rsid w:val="000E57EB"/>
    <w:rsid w:val="000E769B"/>
    <w:rsid w:val="000E7D8B"/>
    <w:rsid w:val="000F16DF"/>
    <w:rsid w:val="000F426D"/>
    <w:rsid w:val="000F45CC"/>
    <w:rsid w:val="000F5283"/>
    <w:rsid w:val="00100435"/>
    <w:rsid w:val="001010A7"/>
    <w:rsid w:val="0010141E"/>
    <w:rsid w:val="0010279C"/>
    <w:rsid w:val="00102AEA"/>
    <w:rsid w:val="00103597"/>
    <w:rsid w:val="001054F2"/>
    <w:rsid w:val="0010568B"/>
    <w:rsid w:val="0010587C"/>
    <w:rsid w:val="00105E8B"/>
    <w:rsid w:val="001066B8"/>
    <w:rsid w:val="00107468"/>
    <w:rsid w:val="00107877"/>
    <w:rsid w:val="00107C4D"/>
    <w:rsid w:val="00110500"/>
    <w:rsid w:val="00110A4F"/>
    <w:rsid w:val="00110CB5"/>
    <w:rsid w:val="00115274"/>
    <w:rsid w:val="001157CA"/>
    <w:rsid w:val="00115ACD"/>
    <w:rsid w:val="00115D18"/>
    <w:rsid w:val="00116E1A"/>
    <w:rsid w:val="001208F9"/>
    <w:rsid w:val="001210AF"/>
    <w:rsid w:val="0012174B"/>
    <w:rsid w:val="001230A5"/>
    <w:rsid w:val="00124001"/>
    <w:rsid w:val="001248E0"/>
    <w:rsid w:val="0013149A"/>
    <w:rsid w:val="00132CBB"/>
    <w:rsid w:val="00132D94"/>
    <w:rsid w:val="00134B79"/>
    <w:rsid w:val="001359CF"/>
    <w:rsid w:val="00136097"/>
    <w:rsid w:val="00140BF2"/>
    <w:rsid w:val="001415E2"/>
    <w:rsid w:val="00144012"/>
    <w:rsid w:val="0014471F"/>
    <w:rsid w:val="00146995"/>
    <w:rsid w:val="001502C7"/>
    <w:rsid w:val="00150A69"/>
    <w:rsid w:val="00150FF5"/>
    <w:rsid w:val="0015196B"/>
    <w:rsid w:val="001523E3"/>
    <w:rsid w:val="00153F29"/>
    <w:rsid w:val="00154539"/>
    <w:rsid w:val="00154CC4"/>
    <w:rsid w:val="001560CD"/>
    <w:rsid w:val="00157E96"/>
    <w:rsid w:val="00160DA1"/>
    <w:rsid w:val="001613F9"/>
    <w:rsid w:val="0016243C"/>
    <w:rsid w:val="0016340B"/>
    <w:rsid w:val="0016356D"/>
    <w:rsid w:val="0016484D"/>
    <w:rsid w:val="0016602F"/>
    <w:rsid w:val="0016662B"/>
    <w:rsid w:val="00166CBC"/>
    <w:rsid w:val="001673F6"/>
    <w:rsid w:val="00170996"/>
    <w:rsid w:val="001713BF"/>
    <w:rsid w:val="0017270C"/>
    <w:rsid w:val="0017312D"/>
    <w:rsid w:val="0017596C"/>
    <w:rsid w:val="00175BFC"/>
    <w:rsid w:val="001763FE"/>
    <w:rsid w:val="001777FF"/>
    <w:rsid w:val="00181224"/>
    <w:rsid w:val="001815DB"/>
    <w:rsid w:val="00181B67"/>
    <w:rsid w:val="00182354"/>
    <w:rsid w:val="00182440"/>
    <w:rsid w:val="00182C5C"/>
    <w:rsid w:val="00182EA3"/>
    <w:rsid w:val="0018306A"/>
    <w:rsid w:val="001832CD"/>
    <w:rsid w:val="00183AC1"/>
    <w:rsid w:val="001845F0"/>
    <w:rsid w:val="00186390"/>
    <w:rsid w:val="001908B5"/>
    <w:rsid w:val="00191416"/>
    <w:rsid w:val="00191BA6"/>
    <w:rsid w:val="0019321B"/>
    <w:rsid w:val="001948E5"/>
    <w:rsid w:val="00194EA9"/>
    <w:rsid w:val="001951EA"/>
    <w:rsid w:val="00196529"/>
    <w:rsid w:val="00196546"/>
    <w:rsid w:val="001976F6"/>
    <w:rsid w:val="001A16F2"/>
    <w:rsid w:val="001A17D5"/>
    <w:rsid w:val="001A3575"/>
    <w:rsid w:val="001A3ECC"/>
    <w:rsid w:val="001A452D"/>
    <w:rsid w:val="001A5089"/>
    <w:rsid w:val="001A560F"/>
    <w:rsid w:val="001A5F64"/>
    <w:rsid w:val="001A7BDA"/>
    <w:rsid w:val="001B02F4"/>
    <w:rsid w:val="001B19A9"/>
    <w:rsid w:val="001B2BFD"/>
    <w:rsid w:val="001B2D81"/>
    <w:rsid w:val="001B2DB5"/>
    <w:rsid w:val="001B3378"/>
    <w:rsid w:val="001B378E"/>
    <w:rsid w:val="001B3FB8"/>
    <w:rsid w:val="001B50DB"/>
    <w:rsid w:val="001B794E"/>
    <w:rsid w:val="001B7B0B"/>
    <w:rsid w:val="001C0910"/>
    <w:rsid w:val="001C1009"/>
    <w:rsid w:val="001C141E"/>
    <w:rsid w:val="001C2C69"/>
    <w:rsid w:val="001C3B20"/>
    <w:rsid w:val="001C3ECA"/>
    <w:rsid w:val="001C4C0C"/>
    <w:rsid w:val="001C5234"/>
    <w:rsid w:val="001C77A9"/>
    <w:rsid w:val="001C77DE"/>
    <w:rsid w:val="001D0B41"/>
    <w:rsid w:val="001D17A8"/>
    <w:rsid w:val="001D2B89"/>
    <w:rsid w:val="001D3A01"/>
    <w:rsid w:val="001D3FC1"/>
    <w:rsid w:val="001D4EA7"/>
    <w:rsid w:val="001D68B4"/>
    <w:rsid w:val="001D6C06"/>
    <w:rsid w:val="001D75CF"/>
    <w:rsid w:val="001E0125"/>
    <w:rsid w:val="001E33CA"/>
    <w:rsid w:val="001E3AC2"/>
    <w:rsid w:val="001E3C79"/>
    <w:rsid w:val="001E527E"/>
    <w:rsid w:val="001E7456"/>
    <w:rsid w:val="001E773C"/>
    <w:rsid w:val="001E7F04"/>
    <w:rsid w:val="001F11D1"/>
    <w:rsid w:val="001F133B"/>
    <w:rsid w:val="001F1DDE"/>
    <w:rsid w:val="001F25F7"/>
    <w:rsid w:val="001F31E1"/>
    <w:rsid w:val="0020143F"/>
    <w:rsid w:val="00202489"/>
    <w:rsid w:val="00203885"/>
    <w:rsid w:val="00205827"/>
    <w:rsid w:val="0020594E"/>
    <w:rsid w:val="0020609C"/>
    <w:rsid w:val="00207130"/>
    <w:rsid w:val="0021273C"/>
    <w:rsid w:val="00213322"/>
    <w:rsid w:val="00215F12"/>
    <w:rsid w:val="0021698B"/>
    <w:rsid w:val="002171CA"/>
    <w:rsid w:val="002207BB"/>
    <w:rsid w:val="00222DDA"/>
    <w:rsid w:val="00223B2A"/>
    <w:rsid w:val="00224B27"/>
    <w:rsid w:val="00226038"/>
    <w:rsid w:val="0022650D"/>
    <w:rsid w:val="00226A70"/>
    <w:rsid w:val="00226E06"/>
    <w:rsid w:val="00227A8D"/>
    <w:rsid w:val="00227AAD"/>
    <w:rsid w:val="00230148"/>
    <w:rsid w:val="00231E86"/>
    <w:rsid w:val="002348B8"/>
    <w:rsid w:val="002349E8"/>
    <w:rsid w:val="00235E21"/>
    <w:rsid w:val="0023659E"/>
    <w:rsid w:val="002371A1"/>
    <w:rsid w:val="00237212"/>
    <w:rsid w:val="0024070E"/>
    <w:rsid w:val="00241A24"/>
    <w:rsid w:val="002422C2"/>
    <w:rsid w:val="00242D22"/>
    <w:rsid w:val="00243183"/>
    <w:rsid w:val="002436FB"/>
    <w:rsid w:val="002440C5"/>
    <w:rsid w:val="00250590"/>
    <w:rsid w:val="00251A93"/>
    <w:rsid w:val="00251A9C"/>
    <w:rsid w:val="00251EA8"/>
    <w:rsid w:val="002529C9"/>
    <w:rsid w:val="00252E5E"/>
    <w:rsid w:val="0025328C"/>
    <w:rsid w:val="00253F22"/>
    <w:rsid w:val="00254319"/>
    <w:rsid w:val="00254384"/>
    <w:rsid w:val="00254844"/>
    <w:rsid w:val="00255879"/>
    <w:rsid w:val="0025660D"/>
    <w:rsid w:val="00262F22"/>
    <w:rsid w:val="00264143"/>
    <w:rsid w:val="00264228"/>
    <w:rsid w:val="00265B41"/>
    <w:rsid w:val="00266413"/>
    <w:rsid w:val="00266756"/>
    <w:rsid w:val="00267604"/>
    <w:rsid w:val="00267ADA"/>
    <w:rsid w:val="002724CB"/>
    <w:rsid w:val="0027257A"/>
    <w:rsid w:val="00273E72"/>
    <w:rsid w:val="002742EE"/>
    <w:rsid w:val="00275BBB"/>
    <w:rsid w:val="00275E3C"/>
    <w:rsid w:val="00276963"/>
    <w:rsid w:val="00276AB8"/>
    <w:rsid w:val="00277198"/>
    <w:rsid w:val="00277F9B"/>
    <w:rsid w:val="00277FA8"/>
    <w:rsid w:val="00280064"/>
    <w:rsid w:val="00280BD9"/>
    <w:rsid w:val="00282CE9"/>
    <w:rsid w:val="0028404B"/>
    <w:rsid w:val="0028449A"/>
    <w:rsid w:val="0028480A"/>
    <w:rsid w:val="00284B29"/>
    <w:rsid w:val="00284E72"/>
    <w:rsid w:val="002857EC"/>
    <w:rsid w:val="00286DC7"/>
    <w:rsid w:val="00286ED3"/>
    <w:rsid w:val="00287F47"/>
    <w:rsid w:val="00290BA9"/>
    <w:rsid w:val="0029258A"/>
    <w:rsid w:val="0029586F"/>
    <w:rsid w:val="00296386"/>
    <w:rsid w:val="002A02BF"/>
    <w:rsid w:val="002A32B9"/>
    <w:rsid w:val="002A4751"/>
    <w:rsid w:val="002A4BF5"/>
    <w:rsid w:val="002A4E00"/>
    <w:rsid w:val="002A5832"/>
    <w:rsid w:val="002A6E33"/>
    <w:rsid w:val="002B1A30"/>
    <w:rsid w:val="002B1F38"/>
    <w:rsid w:val="002B245F"/>
    <w:rsid w:val="002B2828"/>
    <w:rsid w:val="002B31D9"/>
    <w:rsid w:val="002B3204"/>
    <w:rsid w:val="002B5169"/>
    <w:rsid w:val="002B5909"/>
    <w:rsid w:val="002B5C6C"/>
    <w:rsid w:val="002B6AC8"/>
    <w:rsid w:val="002B7C1F"/>
    <w:rsid w:val="002C07CF"/>
    <w:rsid w:val="002C08CB"/>
    <w:rsid w:val="002C0C6B"/>
    <w:rsid w:val="002C19AF"/>
    <w:rsid w:val="002C2F5C"/>
    <w:rsid w:val="002C35FA"/>
    <w:rsid w:val="002C399B"/>
    <w:rsid w:val="002C4520"/>
    <w:rsid w:val="002C46CB"/>
    <w:rsid w:val="002C4772"/>
    <w:rsid w:val="002C6EC9"/>
    <w:rsid w:val="002C75D2"/>
    <w:rsid w:val="002C7C4C"/>
    <w:rsid w:val="002C7DBE"/>
    <w:rsid w:val="002D0218"/>
    <w:rsid w:val="002D0923"/>
    <w:rsid w:val="002D20FC"/>
    <w:rsid w:val="002D39F7"/>
    <w:rsid w:val="002D4374"/>
    <w:rsid w:val="002D514E"/>
    <w:rsid w:val="002D54A9"/>
    <w:rsid w:val="002D6224"/>
    <w:rsid w:val="002D7DD3"/>
    <w:rsid w:val="002E02D7"/>
    <w:rsid w:val="002E0998"/>
    <w:rsid w:val="002E13D9"/>
    <w:rsid w:val="002E15CE"/>
    <w:rsid w:val="002E1FD7"/>
    <w:rsid w:val="002E2E31"/>
    <w:rsid w:val="002E37D8"/>
    <w:rsid w:val="002E3B4A"/>
    <w:rsid w:val="002F0162"/>
    <w:rsid w:val="002F0DF6"/>
    <w:rsid w:val="002F106A"/>
    <w:rsid w:val="002F1757"/>
    <w:rsid w:val="002F1E16"/>
    <w:rsid w:val="002F1F0C"/>
    <w:rsid w:val="002F2919"/>
    <w:rsid w:val="002F2C5B"/>
    <w:rsid w:val="002F2CDB"/>
    <w:rsid w:val="002F36F2"/>
    <w:rsid w:val="002F3CFA"/>
    <w:rsid w:val="002F47AB"/>
    <w:rsid w:val="002F6004"/>
    <w:rsid w:val="002F6D1C"/>
    <w:rsid w:val="002F6FCF"/>
    <w:rsid w:val="002F737D"/>
    <w:rsid w:val="002F76A5"/>
    <w:rsid w:val="00301905"/>
    <w:rsid w:val="00301A3A"/>
    <w:rsid w:val="00301AA5"/>
    <w:rsid w:val="003048CF"/>
    <w:rsid w:val="00304CA6"/>
    <w:rsid w:val="0030556D"/>
    <w:rsid w:val="00305A8F"/>
    <w:rsid w:val="00306291"/>
    <w:rsid w:val="003112FD"/>
    <w:rsid w:val="00311C25"/>
    <w:rsid w:val="0031676D"/>
    <w:rsid w:val="0031680F"/>
    <w:rsid w:val="003179A7"/>
    <w:rsid w:val="00321325"/>
    <w:rsid w:val="003228FB"/>
    <w:rsid w:val="00322B44"/>
    <w:rsid w:val="00322DC5"/>
    <w:rsid w:val="00325503"/>
    <w:rsid w:val="003255AE"/>
    <w:rsid w:val="00325930"/>
    <w:rsid w:val="00325FF6"/>
    <w:rsid w:val="00326028"/>
    <w:rsid w:val="00327BFB"/>
    <w:rsid w:val="0033082F"/>
    <w:rsid w:val="00330A28"/>
    <w:rsid w:val="00330A73"/>
    <w:rsid w:val="00332574"/>
    <w:rsid w:val="00333562"/>
    <w:rsid w:val="00333E01"/>
    <w:rsid w:val="00334878"/>
    <w:rsid w:val="00334CD5"/>
    <w:rsid w:val="003357AA"/>
    <w:rsid w:val="00335C64"/>
    <w:rsid w:val="003370EF"/>
    <w:rsid w:val="003400E8"/>
    <w:rsid w:val="0034072C"/>
    <w:rsid w:val="00341D78"/>
    <w:rsid w:val="00341F2A"/>
    <w:rsid w:val="003429AF"/>
    <w:rsid w:val="00342F27"/>
    <w:rsid w:val="00343267"/>
    <w:rsid w:val="00343640"/>
    <w:rsid w:val="0034382F"/>
    <w:rsid w:val="00343EB2"/>
    <w:rsid w:val="00344C87"/>
    <w:rsid w:val="00344EF7"/>
    <w:rsid w:val="00344FD0"/>
    <w:rsid w:val="00345BB6"/>
    <w:rsid w:val="00346B8F"/>
    <w:rsid w:val="0034780A"/>
    <w:rsid w:val="00347C17"/>
    <w:rsid w:val="0035066A"/>
    <w:rsid w:val="00353232"/>
    <w:rsid w:val="00353EE2"/>
    <w:rsid w:val="0035434B"/>
    <w:rsid w:val="00356D7D"/>
    <w:rsid w:val="003626D0"/>
    <w:rsid w:val="00365BEF"/>
    <w:rsid w:val="00367F0F"/>
    <w:rsid w:val="00370357"/>
    <w:rsid w:val="00370F74"/>
    <w:rsid w:val="00371465"/>
    <w:rsid w:val="0037406E"/>
    <w:rsid w:val="003755A7"/>
    <w:rsid w:val="003778C2"/>
    <w:rsid w:val="00377B03"/>
    <w:rsid w:val="00383325"/>
    <w:rsid w:val="00383CA9"/>
    <w:rsid w:val="00384634"/>
    <w:rsid w:val="00384D4F"/>
    <w:rsid w:val="00385682"/>
    <w:rsid w:val="00385713"/>
    <w:rsid w:val="0038583E"/>
    <w:rsid w:val="00386CF8"/>
    <w:rsid w:val="00387121"/>
    <w:rsid w:val="003871BD"/>
    <w:rsid w:val="0038781C"/>
    <w:rsid w:val="00387D87"/>
    <w:rsid w:val="003904D8"/>
    <w:rsid w:val="003912F4"/>
    <w:rsid w:val="00392EE8"/>
    <w:rsid w:val="0039567B"/>
    <w:rsid w:val="003963E7"/>
    <w:rsid w:val="00397A69"/>
    <w:rsid w:val="003A00C5"/>
    <w:rsid w:val="003A1D69"/>
    <w:rsid w:val="003A1E1A"/>
    <w:rsid w:val="003A2724"/>
    <w:rsid w:val="003A36CB"/>
    <w:rsid w:val="003A56EE"/>
    <w:rsid w:val="003A5DF3"/>
    <w:rsid w:val="003A7038"/>
    <w:rsid w:val="003B0254"/>
    <w:rsid w:val="003B21B4"/>
    <w:rsid w:val="003B2682"/>
    <w:rsid w:val="003B2730"/>
    <w:rsid w:val="003B2AF1"/>
    <w:rsid w:val="003B43AC"/>
    <w:rsid w:val="003B5AEB"/>
    <w:rsid w:val="003C00DF"/>
    <w:rsid w:val="003C0D78"/>
    <w:rsid w:val="003C1BF8"/>
    <w:rsid w:val="003C2631"/>
    <w:rsid w:val="003C46B5"/>
    <w:rsid w:val="003C4C44"/>
    <w:rsid w:val="003C6943"/>
    <w:rsid w:val="003C6D60"/>
    <w:rsid w:val="003C7495"/>
    <w:rsid w:val="003C75E3"/>
    <w:rsid w:val="003D013C"/>
    <w:rsid w:val="003D15FF"/>
    <w:rsid w:val="003D30E5"/>
    <w:rsid w:val="003D382D"/>
    <w:rsid w:val="003D39D9"/>
    <w:rsid w:val="003D3D26"/>
    <w:rsid w:val="003D4358"/>
    <w:rsid w:val="003D5894"/>
    <w:rsid w:val="003D6E16"/>
    <w:rsid w:val="003E0460"/>
    <w:rsid w:val="003E0FEE"/>
    <w:rsid w:val="003E135D"/>
    <w:rsid w:val="003E1AC0"/>
    <w:rsid w:val="003E2274"/>
    <w:rsid w:val="003E2645"/>
    <w:rsid w:val="003E2EFF"/>
    <w:rsid w:val="003E3CAD"/>
    <w:rsid w:val="003E3DE0"/>
    <w:rsid w:val="003E4DCE"/>
    <w:rsid w:val="003E6469"/>
    <w:rsid w:val="003E7D21"/>
    <w:rsid w:val="003F0265"/>
    <w:rsid w:val="003F0394"/>
    <w:rsid w:val="003F18A7"/>
    <w:rsid w:val="003F2583"/>
    <w:rsid w:val="003F379F"/>
    <w:rsid w:val="003F4388"/>
    <w:rsid w:val="003F47A8"/>
    <w:rsid w:val="003F5ECE"/>
    <w:rsid w:val="003F6F53"/>
    <w:rsid w:val="003F7187"/>
    <w:rsid w:val="004036EE"/>
    <w:rsid w:val="00404CA1"/>
    <w:rsid w:val="004076F7"/>
    <w:rsid w:val="00407754"/>
    <w:rsid w:val="004108B9"/>
    <w:rsid w:val="00411679"/>
    <w:rsid w:val="00412433"/>
    <w:rsid w:val="0041283B"/>
    <w:rsid w:val="00412B65"/>
    <w:rsid w:val="004137DC"/>
    <w:rsid w:val="004141A4"/>
    <w:rsid w:val="004151CD"/>
    <w:rsid w:val="004152E4"/>
    <w:rsid w:val="00415635"/>
    <w:rsid w:val="00415C12"/>
    <w:rsid w:val="00415DB4"/>
    <w:rsid w:val="004161AC"/>
    <w:rsid w:val="00416396"/>
    <w:rsid w:val="00416E3A"/>
    <w:rsid w:val="0041721B"/>
    <w:rsid w:val="00420C8A"/>
    <w:rsid w:val="00421022"/>
    <w:rsid w:val="00421E06"/>
    <w:rsid w:val="00422670"/>
    <w:rsid w:val="004235E1"/>
    <w:rsid w:val="00423F43"/>
    <w:rsid w:val="004245E2"/>
    <w:rsid w:val="00424C13"/>
    <w:rsid w:val="0042575B"/>
    <w:rsid w:val="00425880"/>
    <w:rsid w:val="004260E1"/>
    <w:rsid w:val="00430F2F"/>
    <w:rsid w:val="00431A41"/>
    <w:rsid w:val="00432284"/>
    <w:rsid w:val="00432CE6"/>
    <w:rsid w:val="00433985"/>
    <w:rsid w:val="004339C9"/>
    <w:rsid w:val="00436CAB"/>
    <w:rsid w:val="00440015"/>
    <w:rsid w:val="0044045C"/>
    <w:rsid w:val="00441DFD"/>
    <w:rsid w:val="00441F79"/>
    <w:rsid w:val="00442B37"/>
    <w:rsid w:val="00443DB0"/>
    <w:rsid w:val="0044493A"/>
    <w:rsid w:val="004455D7"/>
    <w:rsid w:val="004455E9"/>
    <w:rsid w:val="0044616B"/>
    <w:rsid w:val="00446406"/>
    <w:rsid w:val="00447016"/>
    <w:rsid w:val="004510C7"/>
    <w:rsid w:val="00452642"/>
    <w:rsid w:val="00452ED0"/>
    <w:rsid w:val="00453129"/>
    <w:rsid w:val="004535D0"/>
    <w:rsid w:val="0045689B"/>
    <w:rsid w:val="00456CE4"/>
    <w:rsid w:val="00461E85"/>
    <w:rsid w:val="004622D3"/>
    <w:rsid w:val="004628FF"/>
    <w:rsid w:val="004654D5"/>
    <w:rsid w:val="00470314"/>
    <w:rsid w:val="004710FA"/>
    <w:rsid w:val="00471BEE"/>
    <w:rsid w:val="00472AA5"/>
    <w:rsid w:val="00474EDA"/>
    <w:rsid w:val="00476570"/>
    <w:rsid w:val="00476A6D"/>
    <w:rsid w:val="0047780E"/>
    <w:rsid w:val="00477911"/>
    <w:rsid w:val="00477B63"/>
    <w:rsid w:val="00477DD4"/>
    <w:rsid w:val="00480F7A"/>
    <w:rsid w:val="004816FF"/>
    <w:rsid w:val="00481C72"/>
    <w:rsid w:val="00482712"/>
    <w:rsid w:val="00483B7A"/>
    <w:rsid w:val="00484656"/>
    <w:rsid w:val="00484A5C"/>
    <w:rsid w:val="00484B4F"/>
    <w:rsid w:val="004878B4"/>
    <w:rsid w:val="00487FD0"/>
    <w:rsid w:val="004906E9"/>
    <w:rsid w:val="0049085C"/>
    <w:rsid w:val="004908A6"/>
    <w:rsid w:val="004920AF"/>
    <w:rsid w:val="004933A1"/>
    <w:rsid w:val="00493549"/>
    <w:rsid w:val="00493A67"/>
    <w:rsid w:val="00494325"/>
    <w:rsid w:val="0049616F"/>
    <w:rsid w:val="0049688E"/>
    <w:rsid w:val="004A0BFE"/>
    <w:rsid w:val="004A13C4"/>
    <w:rsid w:val="004A2719"/>
    <w:rsid w:val="004A3B89"/>
    <w:rsid w:val="004A4606"/>
    <w:rsid w:val="004B0EE0"/>
    <w:rsid w:val="004B2821"/>
    <w:rsid w:val="004B321A"/>
    <w:rsid w:val="004B3382"/>
    <w:rsid w:val="004B368F"/>
    <w:rsid w:val="004B3A3C"/>
    <w:rsid w:val="004C00C4"/>
    <w:rsid w:val="004C1F01"/>
    <w:rsid w:val="004C3C72"/>
    <w:rsid w:val="004C3EF3"/>
    <w:rsid w:val="004C5389"/>
    <w:rsid w:val="004C53EF"/>
    <w:rsid w:val="004C61C8"/>
    <w:rsid w:val="004C6AD9"/>
    <w:rsid w:val="004C76FD"/>
    <w:rsid w:val="004C7CF0"/>
    <w:rsid w:val="004D0D61"/>
    <w:rsid w:val="004D1ABB"/>
    <w:rsid w:val="004D367E"/>
    <w:rsid w:val="004D405F"/>
    <w:rsid w:val="004D436F"/>
    <w:rsid w:val="004D47D9"/>
    <w:rsid w:val="004D497A"/>
    <w:rsid w:val="004D68F4"/>
    <w:rsid w:val="004D7089"/>
    <w:rsid w:val="004E0140"/>
    <w:rsid w:val="004E1B36"/>
    <w:rsid w:val="004E2A41"/>
    <w:rsid w:val="004E3B28"/>
    <w:rsid w:val="004E4FDC"/>
    <w:rsid w:val="004E6A35"/>
    <w:rsid w:val="004E757F"/>
    <w:rsid w:val="004E7735"/>
    <w:rsid w:val="004F24E1"/>
    <w:rsid w:val="004F2751"/>
    <w:rsid w:val="004F2845"/>
    <w:rsid w:val="004F493C"/>
    <w:rsid w:val="004F7E7C"/>
    <w:rsid w:val="0050310E"/>
    <w:rsid w:val="005035A3"/>
    <w:rsid w:val="005043BE"/>
    <w:rsid w:val="00504782"/>
    <w:rsid w:val="005049C3"/>
    <w:rsid w:val="005057C3"/>
    <w:rsid w:val="00506618"/>
    <w:rsid w:val="00506F49"/>
    <w:rsid w:val="00507E5F"/>
    <w:rsid w:val="00510AA0"/>
    <w:rsid w:val="00510D9B"/>
    <w:rsid w:val="005111A3"/>
    <w:rsid w:val="0051210C"/>
    <w:rsid w:val="00512214"/>
    <w:rsid w:val="00513506"/>
    <w:rsid w:val="00513630"/>
    <w:rsid w:val="00513825"/>
    <w:rsid w:val="005141E4"/>
    <w:rsid w:val="00516DA3"/>
    <w:rsid w:val="005171F7"/>
    <w:rsid w:val="005173C5"/>
    <w:rsid w:val="00517579"/>
    <w:rsid w:val="00523CA3"/>
    <w:rsid w:val="00526CAD"/>
    <w:rsid w:val="00527D60"/>
    <w:rsid w:val="005307C0"/>
    <w:rsid w:val="00530C28"/>
    <w:rsid w:val="00532FFF"/>
    <w:rsid w:val="005333D8"/>
    <w:rsid w:val="00534673"/>
    <w:rsid w:val="00535374"/>
    <w:rsid w:val="00535A4C"/>
    <w:rsid w:val="00536EA5"/>
    <w:rsid w:val="00540043"/>
    <w:rsid w:val="00541533"/>
    <w:rsid w:val="00542B25"/>
    <w:rsid w:val="005437FF"/>
    <w:rsid w:val="00546579"/>
    <w:rsid w:val="00546A7D"/>
    <w:rsid w:val="0055172E"/>
    <w:rsid w:val="005526F5"/>
    <w:rsid w:val="005541E3"/>
    <w:rsid w:val="0055422E"/>
    <w:rsid w:val="00554DCC"/>
    <w:rsid w:val="005553F5"/>
    <w:rsid w:val="005557BF"/>
    <w:rsid w:val="00556E6A"/>
    <w:rsid w:val="0055733C"/>
    <w:rsid w:val="00557EEA"/>
    <w:rsid w:val="005600E2"/>
    <w:rsid w:val="00560767"/>
    <w:rsid w:val="005648A1"/>
    <w:rsid w:val="00566461"/>
    <w:rsid w:val="00567001"/>
    <w:rsid w:val="005678D2"/>
    <w:rsid w:val="00567D6B"/>
    <w:rsid w:val="00567ECE"/>
    <w:rsid w:val="00567F6A"/>
    <w:rsid w:val="00570E7F"/>
    <w:rsid w:val="00572B17"/>
    <w:rsid w:val="00573CD9"/>
    <w:rsid w:val="00574FEE"/>
    <w:rsid w:val="005809C9"/>
    <w:rsid w:val="00580CE8"/>
    <w:rsid w:val="00581521"/>
    <w:rsid w:val="00582BA1"/>
    <w:rsid w:val="00585535"/>
    <w:rsid w:val="00586435"/>
    <w:rsid w:val="00587155"/>
    <w:rsid w:val="00591297"/>
    <w:rsid w:val="005956C4"/>
    <w:rsid w:val="00597516"/>
    <w:rsid w:val="005976EA"/>
    <w:rsid w:val="00597DCA"/>
    <w:rsid w:val="005A07CD"/>
    <w:rsid w:val="005A272A"/>
    <w:rsid w:val="005A2874"/>
    <w:rsid w:val="005A4401"/>
    <w:rsid w:val="005A7C97"/>
    <w:rsid w:val="005B0CA6"/>
    <w:rsid w:val="005B1209"/>
    <w:rsid w:val="005B1E8F"/>
    <w:rsid w:val="005B2FF8"/>
    <w:rsid w:val="005B31C5"/>
    <w:rsid w:val="005B3410"/>
    <w:rsid w:val="005B35F5"/>
    <w:rsid w:val="005B3C0C"/>
    <w:rsid w:val="005B3D8C"/>
    <w:rsid w:val="005B42D4"/>
    <w:rsid w:val="005B448A"/>
    <w:rsid w:val="005B6265"/>
    <w:rsid w:val="005B65B7"/>
    <w:rsid w:val="005C100E"/>
    <w:rsid w:val="005C2A50"/>
    <w:rsid w:val="005C36B0"/>
    <w:rsid w:val="005C4183"/>
    <w:rsid w:val="005C4746"/>
    <w:rsid w:val="005D0E57"/>
    <w:rsid w:val="005D12C8"/>
    <w:rsid w:val="005D1F73"/>
    <w:rsid w:val="005D2476"/>
    <w:rsid w:val="005D3182"/>
    <w:rsid w:val="005D5752"/>
    <w:rsid w:val="005D71DA"/>
    <w:rsid w:val="005D7BCA"/>
    <w:rsid w:val="005E28E7"/>
    <w:rsid w:val="005E39DA"/>
    <w:rsid w:val="005E552C"/>
    <w:rsid w:val="005E5610"/>
    <w:rsid w:val="005E5B7A"/>
    <w:rsid w:val="005E5C7B"/>
    <w:rsid w:val="005E5EE3"/>
    <w:rsid w:val="005E637D"/>
    <w:rsid w:val="005E690D"/>
    <w:rsid w:val="005E712F"/>
    <w:rsid w:val="005E7AA8"/>
    <w:rsid w:val="005E7C09"/>
    <w:rsid w:val="005F327F"/>
    <w:rsid w:val="005F4D33"/>
    <w:rsid w:val="005F7110"/>
    <w:rsid w:val="005F753A"/>
    <w:rsid w:val="00601002"/>
    <w:rsid w:val="006013D2"/>
    <w:rsid w:val="00602502"/>
    <w:rsid w:val="00603121"/>
    <w:rsid w:val="0060315E"/>
    <w:rsid w:val="00606242"/>
    <w:rsid w:val="00606ADC"/>
    <w:rsid w:val="0061137D"/>
    <w:rsid w:val="00611684"/>
    <w:rsid w:val="00611C96"/>
    <w:rsid w:val="00611F7A"/>
    <w:rsid w:val="00611FEC"/>
    <w:rsid w:val="00614AC4"/>
    <w:rsid w:val="00616A47"/>
    <w:rsid w:val="00617C4E"/>
    <w:rsid w:val="00620079"/>
    <w:rsid w:val="0062081D"/>
    <w:rsid w:val="00630A25"/>
    <w:rsid w:val="00630AFB"/>
    <w:rsid w:val="00633DBD"/>
    <w:rsid w:val="00634733"/>
    <w:rsid w:val="00634F47"/>
    <w:rsid w:val="00635B15"/>
    <w:rsid w:val="00637024"/>
    <w:rsid w:val="00641E0D"/>
    <w:rsid w:val="0064428C"/>
    <w:rsid w:val="00644BC9"/>
    <w:rsid w:val="00645FE2"/>
    <w:rsid w:val="00647F86"/>
    <w:rsid w:val="00647F9D"/>
    <w:rsid w:val="00650094"/>
    <w:rsid w:val="0065021D"/>
    <w:rsid w:val="00650FD5"/>
    <w:rsid w:val="006512FF"/>
    <w:rsid w:val="0065185C"/>
    <w:rsid w:val="00651E00"/>
    <w:rsid w:val="0065357B"/>
    <w:rsid w:val="006539B0"/>
    <w:rsid w:val="00654264"/>
    <w:rsid w:val="0065489D"/>
    <w:rsid w:val="00654BE3"/>
    <w:rsid w:val="00655545"/>
    <w:rsid w:val="0065623F"/>
    <w:rsid w:val="00660842"/>
    <w:rsid w:val="006609C3"/>
    <w:rsid w:val="00661105"/>
    <w:rsid w:val="0066311F"/>
    <w:rsid w:val="00663E84"/>
    <w:rsid w:val="0066576B"/>
    <w:rsid w:val="00665E70"/>
    <w:rsid w:val="00666D69"/>
    <w:rsid w:val="00667180"/>
    <w:rsid w:val="00667FE0"/>
    <w:rsid w:val="0067023F"/>
    <w:rsid w:val="00671075"/>
    <w:rsid w:val="006717D5"/>
    <w:rsid w:val="0067254F"/>
    <w:rsid w:val="0067310C"/>
    <w:rsid w:val="00673E20"/>
    <w:rsid w:val="00675D76"/>
    <w:rsid w:val="0067634F"/>
    <w:rsid w:val="006766EE"/>
    <w:rsid w:val="006767DC"/>
    <w:rsid w:val="00676D5D"/>
    <w:rsid w:val="0067784B"/>
    <w:rsid w:val="006807AF"/>
    <w:rsid w:val="00681B7F"/>
    <w:rsid w:val="006830EA"/>
    <w:rsid w:val="00683794"/>
    <w:rsid w:val="00684B5E"/>
    <w:rsid w:val="00685444"/>
    <w:rsid w:val="00685779"/>
    <w:rsid w:val="006875CD"/>
    <w:rsid w:val="006902E0"/>
    <w:rsid w:val="00691D3D"/>
    <w:rsid w:val="0069452C"/>
    <w:rsid w:val="006947B6"/>
    <w:rsid w:val="006947E1"/>
    <w:rsid w:val="00695D41"/>
    <w:rsid w:val="006964A4"/>
    <w:rsid w:val="0069747C"/>
    <w:rsid w:val="0069775A"/>
    <w:rsid w:val="006A14A6"/>
    <w:rsid w:val="006A2FED"/>
    <w:rsid w:val="006A6D2B"/>
    <w:rsid w:val="006A75B3"/>
    <w:rsid w:val="006B046A"/>
    <w:rsid w:val="006B19CA"/>
    <w:rsid w:val="006B4E2B"/>
    <w:rsid w:val="006B53C7"/>
    <w:rsid w:val="006B6A97"/>
    <w:rsid w:val="006C0839"/>
    <w:rsid w:val="006C0F43"/>
    <w:rsid w:val="006C106C"/>
    <w:rsid w:val="006C26B5"/>
    <w:rsid w:val="006C332E"/>
    <w:rsid w:val="006C3B78"/>
    <w:rsid w:val="006D1843"/>
    <w:rsid w:val="006D24C0"/>
    <w:rsid w:val="006D306C"/>
    <w:rsid w:val="006D4A6C"/>
    <w:rsid w:val="006D61C4"/>
    <w:rsid w:val="006D65DA"/>
    <w:rsid w:val="006D72FF"/>
    <w:rsid w:val="006D7725"/>
    <w:rsid w:val="006D7BF6"/>
    <w:rsid w:val="006E022C"/>
    <w:rsid w:val="006E0334"/>
    <w:rsid w:val="006E0588"/>
    <w:rsid w:val="006E1527"/>
    <w:rsid w:val="006E4153"/>
    <w:rsid w:val="006E5C81"/>
    <w:rsid w:val="006E644A"/>
    <w:rsid w:val="006E66CF"/>
    <w:rsid w:val="006E7D97"/>
    <w:rsid w:val="006F0495"/>
    <w:rsid w:val="006F07C4"/>
    <w:rsid w:val="006F0B32"/>
    <w:rsid w:val="006F12D2"/>
    <w:rsid w:val="006F1B1F"/>
    <w:rsid w:val="006F232F"/>
    <w:rsid w:val="006F3373"/>
    <w:rsid w:val="006F47CA"/>
    <w:rsid w:val="006F51B0"/>
    <w:rsid w:val="006F5E2D"/>
    <w:rsid w:val="006F6B31"/>
    <w:rsid w:val="007008CE"/>
    <w:rsid w:val="00701B1E"/>
    <w:rsid w:val="00701B45"/>
    <w:rsid w:val="00701C05"/>
    <w:rsid w:val="00701D28"/>
    <w:rsid w:val="0070447E"/>
    <w:rsid w:val="00704681"/>
    <w:rsid w:val="007053A8"/>
    <w:rsid w:val="007057F5"/>
    <w:rsid w:val="00705FD4"/>
    <w:rsid w:val="0070616A"/>
    <w:rsid w:val="00707572"/>
    <w:rsid w:val="00711518"/>
    <w:rsid w:val="0071582A"/>
    <w:rsid w:val="007159CD"/>
    <w:rsid w:val="00715EA7"/>
    <w:rsid w:val="0071711A"/>
    <w:rsid w:val="00717427"/>
    <w:rsid w:val="00717882"/>
    <w:rsid w:val="00721362"/>
    <w:rsid w:val="00724718"/>
    <w:rsid w:val="00725FD4"/>
    <w:rsid w:val="0072648B"/>
    <w:rsid w:val="0072663B"/>
    <w:rsid w:val="00731D56"/>
    <w:rsid w:val="00732E3E"/>
    <w:rsid w:val="007358F5"/>
    <w:rsid w:val="00735BDC"/>
    <w:rsid w:val="0073748A"/>
    <w:rsid w:val="00740BFF"/>
    <w:rsid w:val="00742C45"/>
    <w:rsid w:val="007431B9"/>
    <w:rsid w:val="00744616"/>
    <w:rsid w:val="00745CAB"/>
    <w:rsid w:val="00747DB3"/>
    <w:rsid w:val="00750395"/>
    <w:rsid w:val="007503C7"/>
    <w:rsid w:val="0075092F"/>
    <w:rsid w:val="00751D0F"/>
    <w:rsid w:val="00752880"/>
    <w:rsid w:val="00752B9B"/>
    <w:rsid w:val="00752C64"/>
    <w:rsid w:val="00753A03"/>
    <w:rsid w:val="00754DD3"/>
    <w:rsid w:val="00756228"/>
    <w:rsid w:val="00757F74"/>
    <w:rsid w:val="00761F57"/>
    <w:rsid w:val="0076284C"/>
    <w:rsid w:val="00763306"/>
    <w:rsid w:val="0076352E"/>
    <w:rsid w:val="00764F5D"/>
    <w:rsid w:val="00765417"/>
    <w:rsid w:val="007663E1"/>
    <w:rsid w:val="007666B6"/>
    <w:rsid w:val="00770A95"/>
    <w:rsid w:val="0077153E"/>
    <w:rsid w:val="007716EF"/>
    <w:rsid w:val="00771C3E"/>
    <w:rsid w:val="007724CA"/>
    <w:rsid w:val="007726AD"/>
    <w:rsid w:val="00772E7C"/>
    <w:rsid w:val="00773007"/>
    <w:rsid w:val="0077405B"/>
    <w:rsid w:val="00774ACA"/>
    <w:rsid w:val="00777D0E"/>
    <w:rsid w:val="00777D12"/>
    <w:rsid w:val="00780BF0"/>
    <w:rsid w:val="00782A22"/>
    <w:rsid w:val="00783076"/>
    <w:rsid w:val="00783104"/>
    <w:rsid w:val="007834A4"/>
    <w:rsid w:val="00783AB3"/>
    <w:rsid w:val="00784015"/>
    <w:rsid w:val="007849B9"/>
    <w:rsid w:val="00784A71"/>
    <w:rsid w:val="00784C50"/>
    <w:rsid w:val="007862CF"/>
    <w:rsid w:val="00786A61"/>
    <w:rsid w:val="007873F4"/>
    <w:rsid w:val="00790589"/>
    <w:rsid w:val="00791757"/>
    <w:rsid w:val="00794D6E"/>
    <w:rsid w:val="00795073"/>
    <w:rsid w:val="007955F5"/>
    <w:rsid w:val="00795B1A"/>
    <w:rsid w:val="007961FE"/>
    <w:rsid w:val="007965A8"/>
    <w:rsid w:val="00796E30"/>
    <w:rsid w:val="007A1E75"/>
    <w:rsid w:val="007A2AF5"/>
    <w:rsid w:val="007A3325"/>
    <w:rsid w:val="007A4395"/>
    <w:rsid w:val="007A4B11"/>
    <w:rsid w:val="007A6700"/>
    <w:rsid w:val="007A6F20"/>
    <w:rsid w:val="007B0589"/>
    <w:rsid w:val="007B1A7C"/>
    <w:rsid w:val="007B23BA"/>
    <w:rsid w:val="007B2AC7"/>
    <w:rsid w:val="007B3C53"/>
    <w:rsid w:val="007B69B2"/>
    <w:rsid w:val="007C077D"/>
    <w:rsid w:val="007C0A81"/>
    <w:rsid w:val="007C1FF6"/>
    <w:rsid w:val="007C2D9E"/>
    <w:rsid w:val="007C3C0E"/>
    <w:rsid w:val="007C4B28"/>
    <w:rsid w:val="007C6854"/>
    <w:rsid w:val="007C7A51"/>
    <w:rsid w:val="007D14D2"/>
    <w:rsid w:val="007D55E7"/>
    <w:rsid w:val="007D6299"/>
    <w:rsid w:val="007D7EB4"/>
    <w:rsid w:val="007E2288"/>
    <w:rsid w:val="007E3B09"/>
    <w:rsid w:val="007E5965"/>
    <w:rsid w:val="007E6C57"/>
    <w:rsid w:val="007E6D7D"/>
    <w:rsid w:val="007E6F3A"/>
    <w:rsid w:val="007E7204"/>
    <w:rsid w:val="007E75B0"/>
    <w:rsid w:val="007E79C1"/>
    <w:rsid w:val="007E79FD"/>
    <w:rsid w:val="007F2B97"/>
    <w:rsid w:val="007F35B7"/>
    <w:rsid w:val="007F52C5"/>
    <w:rsid w:val="007F5BA9"/>
    <w:rsid w:val="007F5C77"/>
    <w:rsid w:val="00800637"/>
    <w:rsid w:val="00801FD5"/>
    <w:rsid w:val="0080345A"/>
    <w:rsid w:val="00803BEF"/>
    <w:rsid w:val="008049C6"/>
    <w:rsid w:val="00805BB2"/>
    <w:rsid w:val="00810966"/>
    <w:rsid w:val="00810D27"/>
    <w:rsid w:val="008129BA"/>
    <w:rsid w:val="00813DFD"/>
    <w:rsid w:val="00814559"/>
    <w:rsid w:val="00815626"/>
    <w:rsid w:val="00816169"/>
    <w:rsid w:val="00816C0C"/>
    <w:rsid w:val="0081767A"/>
    <w:rsid w:val="008203E3"/>
    <w:rsid w:val="00822FF0"/>
    <w:rsid w:val="00823CD2"/>
    <w:rsid w:val="00824263"/>
    <w:rsid w:val="0082439C"/>
    <w:rsid w:val="008248D5"/>
    <w:rsid w:val="008258E4"/>
    <w:rsid w:val="00825D80"/>
    <w:rsid w:val="00827838"/>
    <w:rsid w:val="00831163"/>
    <w:rsid w:val="0083141E"/>
    <w:rsid w:val="00831755"/>
    <w:rsid w:val="008332BB"/>
    <w:rsid w:val="008335B1"/>
    <w:rsid w:val="00835BAE"/>
    <w:rsid w:val="00835FDA"/>
    <w:rsid w:val="00836DA2"/>
    <w:rsid w:val="00836EFF"/>
    <w:rsid w:val="00836F09"/>
    <w:rsid w:val="00840CA0"/>
    <w:rsid w:val="0084163E"/>
    <w:rsid w:val="00843641"/>
    <w:rsid w:val="00844A7E"/>
    <w:rsid w:val="00845CA8"/>
    <w:rsid w:val="00845CBB"/>
    <w:rsid w:val="00846EDE"/>
    <w:rsid w:val="00850060"/>
    <w:rsid w:val="00850E7E"/>
    <w:rsid w:val="00851A5F"/>
    <w:rsid w:val="00851D57"/>
    <w:rsid w:val="0085216D"/>
    <w:rsid w:val="00852303"/>
    <w:rsid w:val="00853527"/>
    <w:rsid w:val="00854DB1"/>
    <w:rsid w:val="008573D1"/>
    <w:rsid w:val="008626D0"/>
    <w:rsid w:val="008639C9"/>
    <w:rsid w:val="0086422F"/>
    <w:rsid w:val="0086471B"/>
    <w:rsid w:val="00865157"/>
    <w:rsid w:val="00865575"/>
    <w:rsid w:val="008663A8"/>
    <w:rsid w:val="008677D9"/>
    <w:rsid w:val="008719AA"/>
    <w:rsid w:val="00871A7A"/>
    <w:rsid w:val="008735DE"/>
    <w:rsid w:val="0087369F"/>
    <w:rsid w:val="00873FF0"/>
    <w:rsid w:val="008774BA"/>
    <w:rsid w:val="00877D0C"/>
    <w:rsid w:val="008805D9"/>
    <w:rsid w:val="00884871"/>
    <w:rsid w:val="00884BAD"/>
    <w:rsid w:val="00885057"/>
    <w:rsid w:val="00885F27"/>
    <w:rsid w:val="00886784"/>
    <w:rsid w:val="00890432"/>
    <w:rsid w:val="008928BE"/>
    <w:rsid w:val="008930E9"/>
    <w:rsid w:val="008936D7"/>
    <w:rsid w:val="008968FF"/>
    <w:rsid w:val="008A00A4"/>
    <w:rsid w:val="008A3CA1"/>
    <w:rsid w:val="008A4233"/>
    <w:rsid w:val="008A6A82"/>
    <w:rsid w:val="008A6EC9"/>
    <w:rsid w:val="008A7AEB"/>
    <w:rsid w:val="008B0A66"/>
    <w:rsid w:val="008B1295"/>
    <w:rsid w:val="008B29D0"/>
    <w:rsid w:val="008B38BC"/>
    <w:rsid w:val="008B58B6"/>
    <w:rsid w:val="008B6254"/>
    <w:rsid w:val="008B6320"/>
    <w:rsid w:val="008B7558"/>
    <w:rsid w:val="008B7ECD"/>
    <w:rsid w:val="008C0F12"/>
    <w:rsid w:val="008C175F"/>
    <w:rsid w:val="008C3098"/>
    <w:rsid w:val="008C3C46"/>
    <w:rsid w:val="008C4039"/>
    <w:rsid w:val="008C55E6"/>
    <w:rsid w:val="008C7C64"/>
    <w:rsid w:val="008C7FB5"/>
    <w:rsid w:val="008D0610"/>
    <w:rsid w:val="008D1A47"/>
    <w:rsid w:val="008D1DCA"/>
    <w:rsid w:val="008D2F40"/>
    <w:rsid w:val="008D353E"/>
    <w:rsid w:val="008D3C06"/>
    <w:rsid w:val="008D3F88"/>
    <w:rsid w:val="008D4698"/>
    <w:rsid w:val="008D5580"/>
    <w:rsid w:val="008D7BC2"/>
    <w:rsid w:val="008E04B4"/>
    <w:rsid w:val="008E139B"/>
    <w:rsid w:val="008E33DB"/>
    <w:rsid w:val="008E4311"/>
    <w:rsid w:val="008E4411"/>
    <w:rsid w:val="008E668C"/>
    <w:rsid w:val="008E76A5"/>
    <w:rsid w:val="008F015E"/>
    <w:rsid w:val="008F08B7"/>
    <w:rsid w:val="008F0CEC"/>
    <w:rsid w:val="008F1585"/>
    <w:rsid w:val="008F1DF3"/>
    <w:rsid w:val="008F2170"/>
    <w:rsid w:val="008F22F0"/>
    <w:rsid w:val="008F3E20"/>
    <w:rsid w:val="008F50E9"/>
    <w:rsid w:val="008F5FF5"/>
    <w:rsid w:val="008F77C6"/>
    <w:rsid w:val="008F7E13"/>
    <w:rsid w:val="009000C4"/>
    <w:rsid w:val="00900DAA"/>
    <w:rsid w:val="0090338F"/>
    <w:rsid w:val="00903CAE"/>
    <w:rsid w:val="00903E7D"/>
    <w:rsid w:val="00905737"/>
    <w:rsid w:val="009068DF"/>
    <w:rsid w:val="00907C5E"/>
    <w:rsid w:val="00907D52"/>
    <w:rsid w:val="00910B9B"/>
    <w:rsid w:val="00911B98"/>
    <w:rsid w:val="00913AAB"/>
    <w:rsid w:val="00914E73"/>
    <w:rsid w:val="00914F5C"/>
    <w:rsid w:val="0091553C"/>
    <w:rsid w:val="00916922"/>
    <w:rsid w:val="00916E5F"/>
    <w:rsid w:val="00917071"/>
    <w:rsid w:val="0091735D"/>
    <w:rsid w:val="0092228C"/>
    <w:rsid w:val="0092312A"/>
    <w:rsid w:val="00923531"/>
    <w:rsid w:val="0092450B"/>
    <w:rsid w:val="00924E09"/>
    <w:rsid w:val="009256BE"/>
    <w:rsid w:val="00926776"/>
    <w:rsid w:val="009275AF"/>
    <w:rsid w:val="00932E86"/>
    <w:rsid w:val="00933073"/>
    <w:rsid w:val="00936440"/>
    <w:rsid w:val="0093657E"/>
    <w:rsid w:val="009366E5"/>
    <w:rsid w:val="00936974"/>
    <w:rsid w:val="0093768F"/>
    <w:rsid w:val="009404D6"/>
    <w:rsid w:val="00941A79"/>
    <w:rsid w:val="00942766"/>
    <w:rsid w:val="009427C1"/>
    <w:rsid w:val="0094331B"/>
    <w:rsid w:val="00943640"/>
    <w:rsid w:val="009436D4"/>
    <w:rsid w:val="0094434D"/>
    <w:rsid w:val="00950C62"/>
    <w:rsid w:val="0095146E"/>
    <w:rsid w:val="009519FC"/>
    <w:rsid w:val="00953453"/>
    <w:rsid w:val="009551E6"/>
    <w:rsid w:val="00956968"/>
    <w:rsid w:val="00956F47"/>
    <w:rsid w:val="009576EE"/>
    <w:rsid w:val="00960530"/>
    <w:rsid w:val="00960923"/>
    <w:rsid w:val="00960C14"/>
    <w:rsid w:val="00962481"/>
    <w:rsid w:val="0096450B"/>
    <w:rsid w:val="00964610"/>
    <w:rsid w:val="00965765"/>
    <w:rsid w:val="00966FA1"/>
    <w:rsid w:val="00970431"/>
    <w:rsid w:val="00970986"/>
    <w:rsid w:val="0097527A"/>
    <w:rsid w:val="00975A16"/>
    <w:rsid w:val="0097604D"/>
    <w:rsid w:val="00976689"/>
    <w:rsid w:val="00977210"/>
    <w:rsid w:val="00980AA7"/>
    <w:rsid w:val="00980DC9"/>
    <w:rsid w:val="009842B2"/>
    <w:rsid w:val="009849D7"/>
    <w:rsid w:val="00984AC1"/>
    <w:rsid w:val="009852B2"/>
    <w:rsid w:val="00986872"/>
    <w:rsid w:val="00986998"/>
    <w:rsid w:val="00987C3D"/>
    <w:rsid w:val="00994F0E"/>
    <w:rsid w:val="009956C3"/>
    <w:rsid w:val="009956F5"/>
    <w:rsid w:val="00995CF5"/>
    <w:rsid w:val="0099648E"/>
    <w:rsid w:val="00996F30"/>
    <w:rsid w:val="00997B6F"/>
    <w:rsid w:val="009A1243"/>
    <w:rsid w:val="009A1364"/>
    <w:rsid w:val="009A282A"/>
    <w:rsid w:val="009A4114"/>
    <w:rsid w:val="009A57CC"/>
    <w:rsid w:val="009A5A28"/>
    <w:rsid w:val="009A5B3F"/>
    <w:rsid w:val="009A6E8A"/>
    <w:rsid w:val="009A6F53"/>
    <w:rsid w:val="009A7095"/>
    <w:rsid w:val="009B02D0"/>
    <w:rsid w:val="009B3214"/>
    <w:rsid w:val="009B3987"/>
    <w:rsid w:val="009B3C71"/>
    <w:rsid w:val="009C035B"/>
    <w:rsid w:val="009C0A3C"/>
    <w:rsid w:val="009C1BCF"/>
    <w:rsid w:val="009C1D08"/>
    <w:rsid w:val="009C407D"/>
    <w:rsid w:val="009C54D4"/>
    <w:rsid w:val="009C5989"/>
    <w:rsid w:val="009C5A46"/>
    <w:rsid w:val="009C6097"/>
    <w:rsid w:val="009D037A"/>
    <w:rsid w:val="009D0FCB"/>
    <w:rsid w:val="009D1470"/>
    <w:rsid w:val="009D1D46"/>
    <w:rsid w:val="009D2B99"/>
    <w:rsid w:val="009D5374"/>
    <w:rsid w:val="009D559A"/>
    <w:rsid w:val="009D5C14"/>
    <w:rsid w:val="009D64F0"/>
    <w:rsid w:val="009D69C0"/>
    <w:rsid w:val="009D77CB"/>
    <w:rsid w:val="009E0638"/>
    <w:rsid w:val="009E0E0A"/>
    <w:rsid w:val="009E117E"/>
    <w:rsid w:val="009E36CB"/>
    <w:rsid w:val="009E3A43"/>
    <w:rsid w:val="009E3F54"/>
    <w:rsid w:val="009E456D"/>
    <w:rsid w:val="009E4AD0"/>
    <w:rsid w:val="009E5E25"/>
    <w:rsid w:val="009E6202"/>
    <w:rsid w:val="009E6AEC"/>
    <w:rsid w:val="009F08A4"/>
    <w:rsid w:val="009F0C32"/>
    <w:rsid w:val="009F313C"/>
    <w:rsid w:val="009F5DCE"/>
    <w:rsid w:val="00A00686"/>
    <w:rsid w:val="00A01B2B"/>
    <w:rsid w:val="00A04278"/>
    <w:rsid w:val="00A058EF"/>
    <w:rsid w:val="00A0620E"/>
    <w:rsid w:val="00A109F6"/>
    <w:rsid w:val="00A143D1"/>
    <w:rsid w:val="00A14421"/>
    <w:rsid w:val="00A148E2"/>
    <w:rsid w:val="00A160C5"/>
    <w:rsid w:val="00A167D4"/>
    <w:rsid w:val="00A17180"/>
    <w:rsid w:val="00A173DC"/>
    <w:rsid w:val="00A20CEF"/>
    <w:rsid w:val="00A20E5A"/>
    <w:rsid w:val="00A2172A"/>
    <w:rsid w:val="00A21E2E"/>
    <w:rsid w:val="00A22318"/>
    <w:rsid w:val="00A233F7"/>
    <w:rsid w:val="00A23A27"/>
    <w:rsid w:val="00A2470C"/>
    <w:rsid w:val="00A24807"/>
    <w:rsid w:val="00A301BD"/>
    <w:rsid w:val="00A31F07"/>
    <w:rsid w:val="00A3256C"/>
    <w:rsid w:val="00A33962"/>
    <w:rsid w:val="00A33F98"/>
    <w:rsid w:val="00A35049"/>
    <w:rsid w:val="00A35879"/>
    <w:rsid w:val="00A36A5C"/>
    <w:rsid w:val="00A378E6"/>
    <w:rsid w:val="00A37FAE"/>
    <w:rsid w:val="00A4200E"/>
    <w:rsid w:val="00A42260"/>
    <w:rsid w:val="00A46E5E"/>
    <w:rsid w:val="00A52805"/>
    <w:rsid w:val="00A533AA"/>
    <w:rsid w:val="00A543F8"/>
    <w:rsid w:val="00A55533"/>
    <w:rsid w:val="00A57450"/>
    <w:rsid w:val="00A606DB"/>
    <w:rsid w:val="00A62B87"/>
    <w:rsid w:val="00A62E10"/>
    <w:rsid w:val="00A63D57"/>
    <w:rsid w:val="00A643F3"/>
    <w:rsid w:val="00A644EB"/>
    <w:rsid w:val="00A64978"/>
    <w:rsid w:val="00A64BD4"/>
    <w:rsid w:val="00A652D4"/>
    <w:rsid w:val="00A6624A"/>
    <w:rsid w:val="00A67B9E"/>
    <w:rsid w:val="00A7033A"/>
    <w:rsid w:val="00A7046D"/>
    <w:rsid w:val="00A70998"/>
    <w:rsid w:val="00A717CE"/>
    <w:rsid w:val="00A7356D"/>
    <w:rsid w:val="00A73A47"/>
    <w:rsid w:val="00A741DC"/>
    <w:rsid w:val="00A74381"/>
    <w:rsid w:val="00A7466F"/>
    <w:rsid w:val="00A75958"/>
    <w:rsid w:val="00A76099"/>
    <w:rsid w:val="00A775B3"/>
    <w:rsid w:val="00A77B15"/>
    <w:rsid w:val="00A77B78"/>
    <w:rsid w:val="00A84D58"/>
    <w:rsid w:val="00A85A9C"/>
    <w:rsid w:val="00A86781"/>
    <w:rsid w:val="00A86CE9"/>
    <w:rsid w:val="00A87127"/>
    <w:rsid w:val="00A87379"/>
    <w:rsid w:val="00A87707"/>
    <w:rsid w:val="00A91649"/>
    <w:rsid w:val="00A918CC"/>
    <w:rsid w:val="00A91A81"/>
    <w:rsid w:val="00A923BE"/>
    <w:rsid w:val="00A925A5"/>
    <w:rsid w:val="00A954FD"/>
    <w:rsid w:val="00A95729"/>
    <w:rsid w:val="00A959C9"/>
    <w:rsid w:val="00A9694C"/>
    <w:rsid w:val="00AA002C"/>
    <w:rsid w:val="00AA085A"/>
    <w:rsid w:val="00AA0CD9"/>
    <w:rsid w:val="00AA0F44"/>
    <w:rsid w:val="00AA0FEE"/>
    <w:rsid w:val="00AA16B5"/>
    <w:rsid w:val="00AA1F8A"/>
    <w:rsid w:val="00AA3C9A"/>
    <w:rsid w:val="00AA4968"/>
    <w:rsid w:val="00AA6825"/>
    <w:rsid w:val="00AA6E3D"/>
    <w:rsid w:val="00AA7DB5"/>
    <w:rsid w:val="00AB0108"/>
    <w:rsid w:val="00AB0C64"/>
    <w:rsid w:val="00AB10F5"/>
    <w:rsid w:val="00AB21C0"/>
    <w:rsid w:val="00AB22E7"/>
    <w:rsid w:val="00AB3831"/>
    <w:rsid w:val="00AB3E0F"/>
    <w:rsid w:val="00AB50BF"/>
    <w:rsid w:val="00AB6011"/>
    <w:rsid w:val="00AB667D"/>
    <w:rsid w:val="00AC1902"/>
    <w:rsid w:val="00AC1D8E"/>
    <w:rsid w:val="00AC3004"/>
    <w:rsid w:val="00AC3810"/>
    <w:rsid w:val="00AC4F9C"/>
    <w:rsid w:val="00AD1F40"/>
    <w:rsid w:val="00AD3153"/>
    <w:rsid w:val="00AD3EDC"/>
    <w:rsid w:val="00AD4CDE"/>
    <w:rsid w:val="00AD5DE4"/>
    <w:rsid w:val="00AD63AB"/>
    <w:rsid w:val="00AD6455"/>
    <w:rsid w:val="00AD6978"/>
    <w:rsid w:val="00AD7030"/>
    <w:rsid w:val="00AD7B9E"/>
    <w:rsid w:val="00AE05A3"/>
    <w:rsid w:val="00AE33BD"/>
    <w:rsid w:val="00AE3BD0"/>
    <w:rsid w:val="00AE4D81"/>
    <w:rsid w:val="00AE51B3"/>
    <w:rsid w:val="00AE58CF"/>
    <w:rsid w:val="00AE6BAD"/>
    <w:rsid w:val="00AF0338"/>
    <w:rsid w:val="00AF03C0"/>
    <w:rsid w:val="00AF090A"/>
    <w:rsid w:val="00AF1F64"/>
    <w:rsid w:val="00AF29FF"/>
    <w:rsid w:val="00AF36D6"/>
    <w:rsid w:val="00AF3FBB"/>
    <w:rsid w:val="00AF7F42"/>
    <w:rsid w:val="00B0061E"/>
    <w:rsid w:val="00B01F34"/>
    <w:rsid w:val="00B025B4"/>
    <w:rsid w:val="00B0291B"/>
    <w:rsid w:val="00B039BE"/>
    <w:rsid w:val="00B040D5"/>
    <w:rsid w:val="00B047CF"/>
    <w:rsid w:val="00B059C6"/>
    <w:rsid w:val="00B06927"/>
    <w:rsid w:val="00B078EF"/>
    <w:rsid w:val="00B10A7E"/>
    <w:rsid w:val="00B10D04"/>
    <w:rsid w:val="00B10F01"/>
    <w:rsid w:val="00B11075"/>
    <w:rsid w:val="00B123BD"/>
    <w:rsid w:val="00B12686"/>
    <w:rsid w:val="00B13B8E"/>
    <w:rsid w:val="00B13ED6"/>
    <w:rsid w:val="00B15D2B"/>
    <w:rsid w:val="00B162BA"/>
    <w:rsid w:val="00B16780"/>
    <w:rsid w:val="00B16C1F"/>
    <w:rsid w:val="00B178F8"/>
    <w:rsid w:val="00B17AE7"/>
    <w:rsid w:val="00B211CB"/>
    <w:rsid w:val="00B21DFF"/>
    <w:rsid w:val="00B22589"/>
    <w:rsid w:val="00B225F0"/>
    <w:rsid w:val="00B22AA1"/>
    <w:rsid w:val="00B2316C"/>
    <w:rsid w:val="00B2318E"/>
    <w:rsid w:val="00B231F1"/>
    <w:rsid w:val="00B23CF6"/>
    <w:rsid w:val="00B242FA"/>
    <w:rsid w:val="00B25B37"/>
    <w:rsid w:val="00B2637B"/>
    <w:rsid w:val="00B303C9"/>
    <w:rsid w:val="00B305D4"/>
    <w:rsid w:val="00B3107B"/>
    <w:rsid w:val="00B32CC4"/>
    <w:rsid w:val="00B32DE1"/>
    <w:rsid w:val="00B3404D"/>
    <w:rsid w:val="00B347C4"/>
    <w:rsid w:val="00B3560E"/>
    <w:rsid w:val="00B367AB"/>
    <w:rsid w:val="00B37200"/>
    <w:rsid w:val="00B37417"/>
    <w:rsid w:val="00B378A7"/>
    <w:rsid w:val="00B41A2B"/>
    <w:rsid w:val="00B41EBC"/>
    <w:rsid w:val="00B4210F"/>
    <w:rsid w:val="00B431A1"/>
    <w:rsid w:val="00B441D4"/>
    <w:rsid w:val="00B44E72"/>
    <w:rsid w:val="00B45360"/>
    <w:rsid w:val="00B45381"/>
    <w:rsid w:val="00B457B8"/>
    <w:rsid w:val="00B45907"/>
    <w:rsid w:val="00B4613B"/>
    <w:rsid w:val="00B47011"/>
    <w:rsid w:val="00B476C1"/>
    <w:rsid w:val="00B52047"/>
    <w:rsid w:val="00B53740"/>
    <w:rsid w:val="00B55B71"/>
    <w:rsid w:val="00B56428"/>
    <w:rsid w:val="00B573FC"/>
    <w:rsid w:val="00B578BF"/>
    <w:rsid w:val="00B619B1"/>
    <w:rsid w:val="00B623DE"/>
    <w:rsid w:val="00B65228"/>
    <w:rsid w:val="00B661A0"/>
    <w:rsid w:val="00B667F6"/>
    <w:rsid w:val="00B66846"/>
    <w:rsid w:val="00B677C0"/>
    <w:rsid w:val="00B67D69"/>
    <w:rsid w:val="00B67F11"/>
    <w:rsid w:val="00B709DC"/>
    <w:rsid w:val="00B70E7C"/>
    <w:rsid w:val="00B70F66"/>
    <w:rsid w:val="00B70FF7"/>
    <w:rsid w:val="00B734C3"/>
    <w:rsid w:val="00B73818"/>
    <w:rsid w:val="00B73AC5"/>
    <w:rsid w:val="00B7441E"/>
    <w:rsid w:val="00B74B72"/>
    <w:rsid w:val="00B74FC4"/>
    <w:rsid w:val="00B7555B"/>
    <w:rsid w:val="00B8072F"/>
    <w:rsid w:val="00B81518"/>
    <w:rsid w:val="00B81957"/>
    <w:rsid w:val="00B81C96"/>
    <w:rsid w:val="00B84CE3"/>
    <w:rsid w:val="00B855C6"/>
    <w:rsid w:val="00B8566B"/>
    <w:rsid w:val="00B860B7"/>
    <w:rsid w:val="00B864B7"/>
    <w:rsid w:val="00B901B7"/>
    <w:rsid w:val="00B9115F"/>
    <w:rsid w:val="00B9261C"/>
    <w:rsid w:val="00B92AAB"/>
    <w:rsid w:val="00B92E8B"/>
    <w:rsid w:val="00B93B0E"/>
    <w:rsid w:val="00B940AB"/>
    <w:rsid w:val="00B94EB2"/>
    <w:rsid w:val="00B96C75"/>
    <w:rsid w:val="00BA00E9"/>
    <w:rsid w:val="00BA1835"/>
    <w:rsid w:val="00BA2520"/>
    <w:rsid w:val="00BA3F68"/>
    <w:rsid w:val="00BA5535"/>
    <w:rsid w:val="00BA5737"/>
    <w:rsid w:val="00BA5DE6"/>
    <w:rsid w:val="00BA693B"/>
    <w:rsid w:val="00BA6EE8"/>
    <w:rsid w:val="00BA705B"/>
    <w:rsid w:val="00BA71B6"/>
    <w:rsid w:val="00BA7F6F"/>
    <w:rsid w:val="00BB057C"/>
    <w:rsid w:val="00BB0FA7"/>
    <w:rsid w:val="00BB2819"/>
    <w:rsid w:val="00BB2A79"/>
    <w:rsid w:val="00BB407A"/>
    <w:rsid w:val="00BB4BE6"/>
    <w:rsid w:val="00BB5111"/>
    <w:rsid w:val="00BB5414"/>
    <w:rsid w:val="00BB5C97"/>
    <w:rsid w:val="00BB6DD7"/>
    <w:rsid w:val="00BC0493"/>
    <w:rsid w:val="00BC0542"/>
    <w:rsid w:val="00BC1BF6"/>
    <w:rsid w:val="00BC241C"/>
    <w:rsid w:val="00BC2958"/>
    <w:rsid w:val="00BC295F"/>
    <w:rsid w:val="00BC372F"/>
    <w:rsid w:val="00BC48BF"/>
    <w:rsid w:val="00BD0072"/>
    <w:rsid w:val="00BD1096"/>
    <w:rsid w:val="00BD1C71"/>
    <w:rsid w:val="00BD2D21"/>
    <w:rsid w:val="00BD4C68"/>
    <w:rsid w:val="00BD4D64"/>
    <w:rsid w:val="00BD639A"/>
    <w:rsid w:val="00BE093A"/>
    <w:rsid w:val="00BE1865"/>
    <w:rsid w:val="00BE1FAF"/>
    <w:rsid w:val="00BE22C2"/>
    <w:rsid w:val="00BE304C"/>
    <w:rsid w:val="00BE4502"/>
    <w:rsid w:val="00BE4CC9"/>
    <w:rsid w:val="00BE56C4"/>
    <w:rsid w:val="00BE65DC"/>
    <w:rsid w:val="00BE7451"/>
    <w:rsid w:val="00BF14E0"/>
    <w:rsid w:val="00BF22B7"/>
    <w:rsid w:val="00BF5803"/>
    <w:rsid w:val="00BF5D01"/>
    <w:rsid w:val="00BF651D"/>
    <w:rsid w:val="00BF6BD5"/>
    <w:rsid w:val="00BF6E0D"/>
    <w:rsid w:val="00BF6FE2"/>
    <w:rsid w:val="00BF70EB"/>
    <w:rsid w:val="00BF7755"/>
    <w:rsid w:val="00C0070A"/>
    <w:rsid w:val="00C0226C"/>
    <w:rsid w:val="00C02BDB"/>
    <w:rsid w:val="00C033DB"/>
    <w:rsid w:val="00C041D6"/>
    <w:rsid w:val="00C047C7"/>
    <w:rsid w:val="00C04938"/>
    <w:rsid w:val="00C04DFC"/>
    <w:rsid w:val="00C06123"/>
    <w:rsid w:val="00C1535C"/>
    <w:rsid w:val="00C16102"/>
    <w:rsid w:val="00C162A5"/>
    <w:rsid w:val="00C1648C"/>
    <w:rsid w:val="00C17472"/>
    <w:rsid w:val="00C17E72"/>
    <w:rsid w:val="00C21148"/>
    <w:rsid w:val="00C23A83"/>
    <w:rsid w:val="00C241B1"/>
    <w:rsid w:val="00C25BD7"/>
    <w:rsid w:val="00C27A32"/>
    <w:rsid w:val="00C30B61"/>
    <w:rsid w:val="00C31568"/>
    <w:rsid w:val="00C31875"/>
    <w:rsid w:val="00C33DBF"/>
    <w:rsid w:val="00C33F83"/>
    <w:rsid w:val="00C3541F"/>
    <w:rsid w:val="00C40178"/>
    <w:rsid w:val="00C4210D"/>
    <w:rsid w:val="00C42213"/>
    <w:rsid w:val="00C433D0"/>
    <w:rsid w:val="00C44136"/>
    <w:rsid w:val="00C47129"/>
    <w:rsid w:val="00C47630"/>
    <w:rsid w:val="00C47708"/>
    <w:rsid w:val="00C47EF1"/>
    <w:rsid w:val="00C518BD"/>
    <w:rsid w:val="00C51CAD"/>
    <w:rsid w:val="00C52EC7"/>
    <w:rsid w:val="00C55309"/>
    <w:rsid w:val="00C5588F"/>
    <w:rsid w:val="00C5636A"/>
    <w:rsid w:val="00C568AE"/>
    <w:rsid w:val="00C57536"/>
    <w:rsid w:val="00C578F8"/>
    <w:rsid w:val="00C60B7F"/>
    <w:rsid w:val="00C60E14"/>
    <w:rsid w:val="00C64131"/>
    <w:rsid w:val="00C64F96"/>
    <w:rsid w:val="00C660C2"/>
    <w:rsid w:val="00C66B50"/>
    <w:rsid w:val="00C67507"/>
    <w:rsid w:val="00C7221F"/>
    <w:rsid w:val="00C72B99"/>
    <w:rsid w:val="00C76DB3"/>
    <w:rsid w:val="00C77EAD"/>
    <w:rsid w:val="00C80094"/>
    <w:rsid w:val="00C8139E"/>
    <w:rsid w:val="00C816AD"/>
    <w:rsid w:val="00C8275C"/>
    <w:rsid w:val="00C82830"/>
    <w:rsid w:val="00C83748"/>
    <w:rsid w:val="00C845F9"/>
    <w:rsid w:val="00C84B8A"/>
    <w:rsid w:val="00C8548F"/>
    <w:rsid w:val="00C90BB5"/>
    <w:rsid w:val="00C9231F"/>
    <w:rsid w:val="00C92AFC"/>
    <w:rsid w:val="00C93190"/>
    <w:rsid w:val="00C93D91"/>
    <w:rsid w:val="00C952E3"/>
    <w:rsid w:val="00C95C17"/>
    <w:rsid w:val="00CA0A8A"/>
    <w:rsid w:val="00CA1429"/>
    <w:rsid w:val="00CA1E81"/>
    <w:rsid w:val="00CA2BEA"/>
    <w:rsid w:val="00CA312B"/>
    <w:rsid w:val="00CA6508"/>
    <w:rsid w:val="00CA6A38"/>
    <w:rsid w:val="00CA6AF2"/>
    <w:rsid w:val="00CB1428"/>
    <w:rsid w:val="00CB14EC"/>
    <w:rsid w:val="00CB15EA"/>
    <w:rsid w:val="00CB2FC3"/>
    <w:rsid w:val="00CB35EB"/>
    <w:rsid w:val="00CB42BD"/>
    <w:rsid w:val="00CB5366"/>
    <w:rsid w:val="00CB5C8B"/>
    <w:rsid w:val="00CC0142"/>
    <w:rsid w:val="00CC1705"/>
    <w:rsid w:val="00CC2911"/>
    <w:rsid w:val="00CC6621"/>
    <w:rsid w:val="00CC6ADE"/>
    <w:rsid w:val="00CC7D6F"/>
    <w:rsid w:val="00CD1511"/>
    <w:rsid w:val="00CD4FE9"/>
    <w:rsid w:val="00CD5275"/>
    <w:rsid w:val="00CD53B9"/>
    <w:rsid w:val="00CD5509"/>
    <w:rsid w:val="00CD5789"/>
    <w:rsid w:val="00CE0A13"/>
    <w:rsid w:val="00CE1B96"/>
    <w:rsid w:val="00CE1C65"/>
    <w:rsid w:val="00CE2BFB"/>
    <w:rsid w:val="00CE4739"/>
    <w:rsid w:val="00CE4977"/>
    <w:rsid w:val="00CE6129"/>
    <w:rsid w:val="00CE67A4"/>
    <w:rsid w:val="00CF2CC8"/>
    <w:rsid w:val="00CF477D"/>
    <w:rsid w:val="00CF4A7B"/>
    <w:rsid w:val="00CF52FD"/>
    <w:rsid w:val="00CF54C2"/>
    <w:rsid w:val="00CF61C3"/>
    <w:rsid w:val="00D0003E"/>
    <w:rsid w:val="00D0034D"/>
    <w:rsid w:val="00D004A7"/>
    <w:rsid w:val="00D01579"/>
    <w:rsid w:val="00D01782"/>
    <w:rsid w:val="00D0287C"/>
    <w:rsid w:val="00D02F22"/>
    <w:rsid w:val="00D04E2E"/>
    <w:rsid w:val="00D0617B"/>
    <w:rsid w:val="00D077CD"/>
    <w:rsid w:val="00D07E3B"/>
    <w:rsid w:val="00D1024B"/>
    <w:rsid w:val="00D103E8"/>
    <w:rsid w:val="00D10502"/>
    <w:rsid w:val="00D10DD6"/>
    <w:rsid w:val="00D10E14"/>
    <w:rsid w:val="00D135F2"/>
    <w:rsid w:val="00D14D53"/>
    <w:rsid w:val="00D16EA0"/>
    <w:rsid w:val="00D17D11"/>
    <w:rsid w:val="00D17DD6"/>
    <w:rsid w:val="00D207BE"/>
    <w:rsid w:val="00D20DD3"/>
    <w:rsid w:val="00D2208A"/>
    <w:rsid w:val="00D23E3F"/>
    <w:rsid w:val="00D248A8"/>
    <w:rsid w:val="00D24E8A"/>
    <w:rsid w:val="00D255C6"/>
    <w:rsid w:val="00D31515"/>
    <w:rsid w:val="00D31830"/>
    <w:rsid w:val="00D3359C"/>
    <w:rsid w:val="00D34406"/>
    <w:rsid w:val="00D36E37"/>
    <w:rsid w:val="00D3784B"/>
    <w:rsid w:val="00D378AC"/>
    <w:rsid w:val="00D379FF"/>
    <w:rsid w:val="00D37BAF"/>
    <w:rsid w:val="00D40BCE"/>
    <w:rsid w:val="00D43BBE"/>
    <w:rsid w:val="00D45DCD"/>
    <w:rsid w:val="00D503D4"/>
    <w:rsid w:val="00D51408"/>
    <w:rsid w:val="00D5166B"/>
    <w:rsid w:val="00D52358"/>
    <w:rsid w:val="00D524F6"/>
    <w:rsid w:val="00D57645"/>
    <w:rsid w:val="00D57FA3"/>
    <w:rsid w:val="00D61241"/>
    <w:rsid w:val="00D622F5"/>
    <w:rsid w:val="00D62915"/>
    <w:rsid w:val="00D65BDB"/>
    <w:rsid w:val="00D6658C"/>
    <w:rsid w:val="00D667AA"/>
    <w:rsid w:val="00D67CE3"/>
    <w:rsid w:val="00D67EDB"/>
    <w:rsid w:val="00D707DB"/>
    <w:rsid w:val="00D715CE"/>
    <w:rsid w:val="00D720AA"/>
    <w:rsid w:val="00D73B6E"/>
    <w:rsid w:val="00D75338"/>
    <w:rsid w:val="00D7543C"/>
    <w:rsid w:val="00D76947"/>
    <w:rsid w:val="00D76C2E"/>
    <w:rsid w:val="00D7757F"/>
    <w:rsid w:val="00D77751"/>
    <w:rsid w:val="00D8090E"/>
    <w:rsid w:val="00D80E1B"/>
    <w:rsid w:val="00D819E3"/>
    <w:rsid w:val="00D82347"/>
    <w:rsid w:val="00D83B99"/>
    <w:rsid w:val="00D83C17"/>
    <w:rsid w:val="00D840CF"/>
    <w:rsid w:val="00D84B61"/>
    <w:rsid w:val="00D8524F"/>
    <w:rsid w:val="00D85B6B"/>
    <w:rsid w:val="00D85E31"/>
    <w:rsid w:val="00D866B5"/>
    <w:rsid w:val="00D86A48"/>
    <w:rsid w:val="00D87CDF"/>
    <w:rsid w:val="00D95250"/>
    <w:rsid w:val="00D9542E"/>
    <w:rsid w:val="00D95D41"/>
    <w:rsid w:val="00D9749B"/>
    <w:rsid w:val="00D97B09"/>
    <w:rsid w:val="00DA0EEC"/>
    <w:rsid w:val="00DA12C1"/>
    <w:rsid w:val="00DA1C6B"/>
    <w:rsid w:val="00DA26E8"/>
    <w:rsid w:val="00DA2BA8"/>
    <w:rsid w:val="00DA2F5A"/>
    <w:rsid w:val="00DA361C"/>
    <w:rsid w:val="00DA3AB9"/>
    <w:rsid w:val="00DA4CE7"/>
    <w:rsid w:val="00DA5B9B"/>
    <w:rsid w:val="00DB0288"/>
    <w:rsid w:val="00DB078F"/>
    <w:rsid w:val="00DB13B6"/>
    <w:rsid w:val="00DB2333"/>
    <w:rsid w:val="00DB4D64"/>
    <w:rsid w:val="00DB7236"/>
    <w:rsid w:val="00DB747E"/>
    <w:rsid w:val="00DB7DE8"/>
    <w:rsid w:val="00DC0333"/>
    <w:rsid w:val="00DC07B4"/>
    <w:rsid w:val="00DC0B23"/>
    <w:rsid w:val="00DC20AA"/>
    <w:rsid w:val="00DC25CC"/>
    <w:rsid w:val="00DC4D5C"/>
    <w:rsid w:val="00DC55D3"/>
    <w:rsid w:val="00DC61A3"/>
    <w:rsid w:val="00DD1909"/>
    <w:rsid w:val="00DD1CB3"/>
    <w:rsid w:val="00DD401A"/>
    <w:rsid w:val="00DD688F"/>
    <w:rsid w:val="00DD6CA5"/>
    <w:rsid w:val="00DD7924"/>
    <w:rsid w:val="00DE26A8"/>
    <w:rsid w:val="00DE4A54"/>
    <w:rsid w:val="00DE5DF0"/>
    <w:rsid w:val="00DE6982"/>
    <w:rsid w:val="00DE745C"/>
    <w:rsid w:val="00DF12C4"/>
    <w:rsid w:val="00DF13B5"/>
    <w:rsid w:val="00DF20B2"/>
    <w:rsid w:val="00DF2982"/>
    <w:rsid w:val="00DF3047"/>
    <w:rsid w:val="00DF3CC7"/>
    <w:rsid w:val="00DF4CF0"/>
    <w:rsid w:val="00DF67EE"/>
    <w:rsid w:val="00DF6BD3"/>
    <w:rsid w:val="00E02721"/>
    <w:rsid w:val="00E03001"/>
    <w:rsid w:val="00E03282"/>
    <w:rsid w:val="00E06CB7"/>
    <w:rsid w:val="00E11B89"/>
    <w:rsid w:val="00E11E78"/>
    <w:rsid w:val="00E1236F"/>
    <w:rsid w:val="00E14CC7"/>
    <w:rsid w:val="00E158BB"/>
    <w:rsid w:val="00E2036B"/>
    <w:rsid w:val="00E20513"/>
    <w:rsid w:val="00E2215E"/>
    <w:rsid w:val="00E241C0"/>
    <w:rsid w:val="00E2527B"/>
    <w:rsid w:val="00E2644B"/>
    <w:rsid w:val="00E32AC0"/>
    <w:rsid w:val="00E33BFB"/>
    <w:rsid w:val="00E33F3D"/>
    <w:rsid w:val="00E349B4"/>
    <w:rsid w:val="00E351C2"/>
    <w:rsid w:val="00E352D9"/>
    <w:rsid w:val="00E357AD"/>
    <w:rsid w:val="00E36BD3"/>
    <w:rsid w:val="00E37FA5"/>
    <w:rsid w:val="00E400E0"/>
    <w:rsid w:val="00E413C8"/>
    <w:rsid w:val="00E420AF"/>
    <w:rsid w:val="00E4384A"/>
    <w:rsid w:val="00E43998"/>
    <w:rsid w:val="00E44D9D"/>
    <w:rsid w:val="00E4685D"/>
    <w:rsid w:val="00E502C6"/>
    <w:rsid w:val="00E50A4E"/>
    <w:rsid w:val="00E50D5C"/>
    <w:rsid w:val="00E50DE2"/>
    <w:rsid w:val="00E5168C"/>
    <w:rsid w:val="00E519BF"/>
    <w:rsid w:val="00E53C90"/>
    <w:rsid w:val="00E543A6"/>
    <w:rsid w:val="00E54BE4"/>
    <w:rsid w:val="00E57689"/>
    <w:rsid w:val="00E57F4D"/>
    <w:rsid w:val="00E60EBE"/>
    <w:rsid w:val="00E61581"/>
    <w:rsid w:val="00E61D7D"/>
    <w:rsid w:val="00E62F50"/>
    <w:rsid w:val="00E632E5"/>
    <w:rsid w:val="00E63EB2"/>
    <w:rsid w:val="00E665F7"/>
    <w:rsid w:val="00E668E3"/>
    <w:rsid w:val="00E67445"/>
    <w:rsid w:val="00E67A90"/>
    <w:rsid w:val="00E70EEF"/>
    <w:rsid w:val="00E71C23"/>
    <w:rsid w:val="00E72212"/>
    <w:rsid w:val="00E723C9"/>
    <w:rsid w:val="00E736A5"/>
    <w:rsid w:val="00E73BEA"/>
    <w:rsid w:val="00E75A54"/>
    <w:rsid w:val="00E76F49"/>
    <w:rsid w:val="00E77B62"/>
    <w:rsid w:val="00E80691"/>
    <w:rsid w:val="00E834FA"/>
    <w:rsid w:val="00E839F5"/>
    <w:rsid w:val="00E864A0"/>
    <w:rsid w:val="00E87A8D"/>
    <w:rsid w:val="00E900E7"/>
    <w:rsid w:val="00E91021"/>
    <w:rsid w:val="00E92089"/>
    <w:rsid w:val="00E93248"/>
    <w:rsid w:val="00E9685C"/>
    <w:rsid w:val="00E96D7C"/>
    <w:rsid w:val="00E97ED2"/>
    <w:rsid w:val="00EA12CB"/>
    <w:rsid w:val="00EA1F5F"/>
    <w:rsid w:val="00EA201B"/>
    <w:rsid w:val="00EA4F66"/>
    <w:rsid w:val="00EA5259"/>
    <w:rsid w:val="00EA569C"/>
    <w:rsid w:val="00EA5BEA"/>
    <w:rsid w:val="00EA5C60"/>
    <w:rsid w:val="00EA7DB1"/>
    <w:rsid w:val="00EA7E91"/>
    <w:rsid w:val="00EB18C1"/>
    <w:rsid w:val="00EB4466"/>
    <w:rsid w:val="00EB4541"/>
    <w:rsid w:val="00EB46C1"/>
    <w:rsid w:val="00EB74DD"/>
    <w:rsid w:val="00EC0791"/>
    <w:rsid w:val="00EC0FF5"/>
    <w:rsid w:val="00EC182B"/>
    <w:rsid w:val="00EC1E19"/>
    <w:rsid w:val="00EC2B9F"/>
    <w:rsid w:val="00EC3F62"/>
    <w:rsid w:val="00EC466D"/>
    <w:rsid w:val="00EC6591"/>
    <w:rsid w:val="00EC67CA"/>
    <w:rsid w:val="00EC7299"/>
    <w:rsid w:val="00ED0997"/>
    <w:rsid w:val="00ED1BFE"/>
    <w:rsid w:val="00ED1CA5"/>
    <w:rsid w:val="00ED2F1B"/>
    <w:rsid w:val="00ED6F1C"/>
    <w:rsid w:val="00EE0B85"/>
    <w:rsid w:val="00EE1882"/>
    <w:rsid w:val="00EE276A"/>
    <w:rsid w:val="00EE287E"/>
    <w:rsid w:val="00EE2FF7"/>
    <w:rsid w:val="00EE47B1"/>
    <w:rsid w:val="00EE49F2"/>
    <w:rsid w:val="00EE4EF5"/>
    <w:rsid w:val="00EE5591"/>
    <w:rsid w:val="00EE56A2"/>
    <w:rsid w:val="00EE5884"/>
    <w:rsid w:val="00EF1FDC"/>
    <w:rsid w:val="00EF2E4B"/>
    <w:rsid w:val="00EF39CB"/>
    <w:rsid w:val="00EF4733"/>
    <w:rsid w:val="00EF5C38"/>
    <w:rsid w:val="00EF5E54"/>
    <w:rsid w:val="00EF6A01"/>
    <w:rsid w:val="00EF6A3D"/>
    <w:rsid w:val="00EF78EA"/>
    <w:rsid w:val="00EF7D07"/>
    <w:rsid w:val="00F017F8"/>
    <w:rsid w:val="00F02B82"/>
    <w:rsid w:val="00F03D1C"/>
    <w:rsid w:val="00F040BE"/>
    <w:rsid w:val="00F06B1B"/>
    <w:rsid w:val="00F141CD"/>
    <w:rsid w:val="00F144DE"/>
    <w:rsid w:val="00F1487F"/>
    <w:rsid w:val="00F14A67"/>
    <w:rsid w:val="00F14C56"/>
    <w:rsid w:val="00F16ADA"/>
    <w:rsid w:val="00F1782B"/>
    <w:rsid w:val="00F211A1"/>
    <w:rsid w:val="00F227C6"/>
    <w:rsid w:val="00F24C29"/>
    <w:rsid w:val="00F2510E"/>
    <w:rsid w:val="00F25E45"/>
    <w:rsid w:val="00F265FB"/>
    <w:rsid w:val="00F26AD2"/>
    <w:rsid w:val="00F27490"/>
    <w:rsid w:val="00F31072"/>
    <w:rsid w:val="00F31E62"/>
    <w:rsid w:val="00F32AA0"/>
    <w:rsid w:val="00F34148"/>
    <w:rsid w:val="00F35E03"/>
    <w:rsid w:val="00F369AF"/>
    <w:rsid w:val="00F37352"/>
    <w:rsid w:val="00F41E30"/>
    <w:rsid w:val="00F425D4"/>
    <w:rsid w:val="00F44CC7"/>
    <w:rsid w:val="00F4685A"/>
    <w:rsid w:val="00F46A13"/>
    <w:rsid w:val="00F46CCA"/>
    <w:rsid w:val="00F46EBB"/>
    <w:rsid w:val="00F508E7"/>
    <w:rsid w:val="00F51380"/>
    <w:rsid w:val="00F51B06"/>
    <w:rsid w:val="00F51C14"/>
    <w:rsid w:val="00F53B3A"/>
    <w:rsid w:val="00F54C37"/>
    <w:rsid w:val="00F57AAF"/>
    <w:rsid w:val="00F60071"/>
    <w:rsid w:val="00F606B9"/>
    <w:rsid w:val="00F608A5"/>
    <w:rsid w:val="00F61C17"/>
    <w:rsid w:val="00F62D0C"/>
    <w:rsid w:val="00F638CF"/>
    <w:rsid w:val="00F64407"/>
    <w:rsid w:val="00F646F7"/>
    <w:rsid w:val="00F65DD0"/>
    <w:rsid w:val="00F668F4"/>
    <w:rsid w:val="00F67582"/>
    <w:rsid w:val="00F70CBA"/>
    <w:rsid w:val="00F71732"/>
    <w:rsid w:val="00F73D26"/>
    <w:rsid w:val="00F77C47"/>
    <w:rsid w:val="00F80FB7"/>
    <w:rsid w:val="00F821F9"/>
    <w:rsid w:val="00F82523"/>
    <w:rsid w:val="00F83AB3"/>
    <w:rsid w:val="00F83E1D"/>
    <w:rsid w:val="00F85A0C"/>
    <w:rsid w:val="00F872FB"/>
    <w:rsid w:val="00F903E9"/>
    <w:rsid w:val="00F91966"/>
    <w:rsid w:val="00F94F91"/>
    <w:rsid w:val="00F95C45"/>
    <w:rsid w:val="00F95D66"/>
    <w:rsid w:val="00F962F5"/>
    <w:rsid w:val="00F9678D"/>
    <w:rsid w:val="00F967F0"/>
    <w:rsid w:val="00FA1C28"/>
    <w:rsid w:val="00FA210C"/>
    <w:rsid w:val="00FA223F"/>
    <w:rsid w:val="00FA3555"/>
    <w:rsid w:val="00FA4CE5"/>
    <w:rsid w:val="00FA5E1F"/>
    <w:rsid w:val="00FA62A6"/>
    <w:rsid w:val="00FA6F8F"/>
    <w:rsid w:val="00FA73AB"/>
    <w:rsid w:val="00FA7840"/>
    <w:rsid w:val="00FB04A3"/>
    <w:rsid w:val="00FB241B"/>
    <w:rsid w:val="00FB38CF"/>
    <w:rsid w:val="00FB5A85"/>
    <w:rsid w:val="00FB5DE1"/>
    <w:rsid w:val="00FB637B"/>
    <w:rsid w:val="00FB63C5"/>
    <w:rsid w:val="00FB6836"/>
    <w:rsid w:val="00FC7127"/>
    <w:rsid w:val="00FC78E2"/>
    <w:rsid w:val="00FC7B0A"/>
    <w:rsid w:val="00FC7F17"/>
    <w:rsid w:val="00FD1578"/>
    <w:rsid w:val="00FD277E"/>
    <w:rsid w:val="00FD298A"/>
    <w:rsid w:val="00FD2D27"/>
    <w:rsid w:val="00FD2D44"/>
    <w:rsid w:val="00FD4551"/>
    <w:rsid w:val="00FD4A28"/>
    <w:rsid w:val="00FE1929"/>
    <w:rsid w:val="00FE257D"/>
    <w:rsid w:val="00FE2CEF"/>
    <w:rsid w:val="00FE3DA2"/>
    <w:rsid w:val="00FE3FA2"/>
    <w:rsid w:val="00FF04C6"/>
    <w:rsid w:val="00FF0B5E"/>
    <w:rsid w:val="00FF19B2"/>
    <w:rsid w:val="00FF1AA1"/>
    <w:rsid w:val="00FF211A"/>
    <w:rsid w:val="00FF3754"/>
    <w:rsid w:val="00FF6046"/>
    <w:rsid w:val="00FF62D1"/>
    <w:rsid w:val="00FF6441"/>
    <w:rsid w:val="00FF6FAE"/>
    <w:rsid w:val="00FF7355"/>
    <w:rsid w:val="01077895"/>
    <w:rsid w:val="012670EA"/>
    <w:rsid w:val="012C3D00"/>
    <w:rsid w:val="013E61E2"/>
    <w:rsid w:val="01421F02"/>
    <w:rsid w:val="018557C9"/>
    <w:rsid w:val="01934F47"/>
    <w:rsid w:val="01A42B0F"/>
    <w:rsid w:val="01EA6AA4"/>
    <w:rsid w:val="0208788F"/>
    <w:rsid w:val="022530CF"/>
    <w:rsid w:val="0247241F"/>
    <w:rsid w:val="02B0313C"/>
    <w:rsid w:val="02CA7BDA"/>
    <w:rsid w:val="031E7DAD"/>
    <w:rsid w:val="031F4148"/>
    <w:rsid w:val="0348306D"/>
    <w:rsid w:val="03764CD3"/>
    <w:rsid w:val="0381115B"/>
    <w:rsid w:val="039B5B6E"/>
    <w:rsid w:val="03F94897"/>
    <w:rsid w:val="041C5975"/>
    <w:rsid w:val="04364B6F"/>
    <w:rsid w:val="044A5663"/>
    <w:rsid w:val="045863DF"/>
    <w:rsid w:val="04A220F8"/>
    <w:rsid w:val="04AB4BCE"/>
    <w:rsid w:val="04AC3B20"/>
    <w:rsid w:val="04B95D04"/>
    <w:rsid w:val="04C56E22"/>
    <w:rsid w:val="051F4A54"/>
    <w:rsid w:val="05B50054"/>
    <w:rsid w:val="06377CF6"/>
    <w:rsid w:val="06723DCE"/>
    <w:rsid w:val="06A46C14"/>
    <w:rsid w:val="070621A2"/>
    <w:rsid w:val="072C22BE"/>
    <w:rsid w:val="074317EB"/>
    <w:rsid w:val="07E42B43"/>
    <w:rsid w:val="081568BC"/>
    <w:rsid w:val="08216F27"/>
    <w:rsid w:val="084C6599"/>
    <w:rsid w:val="0856075F"/>
    <w:rsid w:val="08565010"/>
    <w:rsid w:val="085715ED"/>
    <w:rsid w:val="088D46F9"/>
    <w:rsid w:val="08A8389B"/>
    <w:rsid w:val="08CA1AD4"/>
    <w:rsid w:val="08CA5C6F"/>
    <w:rsid w:val="08E613EE"/>
    <w:rsid w:val="08F27808"/>
    <w:rsid w:val="09231459"/>
    <w:rsid w:val="09447BE6"/>
    <w:rsid w:val="095F5954"/>
    <w:rsid w:val="09666409"/>
    <w:rsid w:val="096758D6"/>
    <w:rsid w:val="09866641"/>
    <w:rsid w:val="09CB7E3F"/>
    <w:rsid w:val="09E26E16"/>
    <w:rsid w:val="09EC4F2F"/>
    <w:rsid w:val="0A124EE7"/>
    <w:rsid w:val="0A2071B5"/>
    <w:rsid w:val="0A6B34E9"/>
    <w:rsid w:val="0A7B498B"/>
    <w:rsid w:val="0AA70C7A"/>
    <w:rsid w:val="0ACF77BB"/>
    <w:rsid w:val="0AD34698"/>
    <w:rsid w:val="0AF31411"/>
    <w:rsid w:val="0B0A0779"/>
    <w:rsid w:val="0B197237"/>
    <w:rsid w:val="0B3C511D"/>
    <w:rsid w:val="0B580DEA"/>
    <w:rsid w:val="0B717B50"/>
    <w:rsid w:val="0B821DF4"/>
    <w:rsid w:val="0BB7619B"/>
    <w:rsid w:val="0BBA0B5B"/>
    <w:rsid w:val="0BBF3844"/>
    <w:rsid w:val="0BCE1D49"/>
    <w:rsid w:val="0BFB67AC"/>
    <w:rsid w:val="0C3A7076"/>
    <w:rsid w:val="0C5B1FF6"/>
    <w:rsid w:val="0C5B3531"/>
    <w:rsid w:val="0C5D127A"/>
    <w:rsid w:val="0C851899"/>
    <w:rsid w:val="0CED0230"/>
    <w:rsid w:val="0CFC3A94"/>
    <w:rsid w:val="0D131CF0"/>
    <w:rsid w:val="0D436D81"/>
    <w:rsid w:val="0D622D6C"/>
    <w:rsid w:val="0D6C2213"/>
    <w:rsid w:val="0DA11FD2"/>
    <w:rsid w:val="0DD04666"/>
    <w:rsid w:val="0E10155B"/>
    <w:rsid w:val="0E183015"/>
    <w:rsid w:val="0E3124E9"/>
    <w:rsid w:val="0E3D58A5"/>
    <w:rsid w:val="0E556EC9"/>
    <w:rsid w:val="0E6B64FC"/>
    <w:rsid w:val="0E8F4463"/>
    <w:rsid w:val="0EBF4759"/>
    <w:rsid w:val="0F773C84"/>
    <w:rsid w:val="0F880103"/>
    <w:rsid w:val="0F8C238E"/>
    <w:rsid w:val="0F8E6E25"/>
    <w:rsid w:val="101525BF"/>
    <w:rsid w:val="10366CFC"/>
    <w:rsid w:val="10601CF4"/>
    <w:rsid w:val="10670A50"/>
    <w:rsid w:val="10BA04CB"/>
    <w:rsid w:val="10DE4F19"/>
    <w:rsid w:val="10DF165A"/>
    <w:rsid w:val="10E75215"/>
    <w:rsid w:val="10F01D57"/>
    <w:rsid w:val="10F974D0"/>
    <w:rsid w:val="11205328"/>
    <w:rsid w:val="11247D86"/>
    <w:rsid w:val="11267A27"/>
    <w:rsid w:val="112C3677"/>
    <w:rsid w:val="116B3C0F"/>
    <w:rsid w:val="11D85A5A"/>
    <w:rsid w:val="12020FD1"/>
    <w:rsid w:val="128330CD"/>
    <w:rsid w:val="12854DA9"/>
    <w:rsid w:val="128F242D"/>
    <w:rsid w:val="128F2C49"/>
    <w:rsid w:val="129F2A69"/>
    <w:rsid w:val="12A00103"/>
    <w:rsid w:val="12B47FF9"/>
    <w:rsid w:val="12D26DAD"/>
    <w:rsid w:val="12F42849"/>
    <w:rsid w:val="12FC3D71"/>
    <w:rsid w:val="13265EB7"/>
    <w:rsid w:val="136A4FE9"/>
    <w:rsid w:val="13773E7A"/>
    <w:rsid w:val="13827541"/>
    <w:rsid w:val="138D33D3"/>
    <w:rsid w:val="13E51867"/>
    <w:rsid w:val="13FB5854"/>
    <w:rsid w:val="144B0A5C"/>
    <w:rsid w:val="146E17FA"/>
    <w:rsid w:val="148F662C"/>
    <w:rsid w:val="14B2013A"/>
    <w:rsid w:val="14B45568"/>
    <w:rsid w:val="14BB165A"/>
    <w:rsid w:val="14DD10E1"/>
    <w:rsid w:val="14F959D3"/>
    <w:rsid w:val="15031055"/>
    <w:rsid w:val="151D27EF"/>
    <w:rsid w:val="153B00E1"/>
    <w:rsid w:val="156A5342"/>
    <w:rsid w:val="157E0ECE"/>
    <w:rsid w:val="157E1A72"/>
    <w:rsid w:val="15AD6788"/>
    <w:rsid w:val="15CB5AE0"/>
    <w:rsid w:val="15DF128B"/>
    <w:rsid w:val="15E7538C"/>
    <w:rsid w:val="160135A2"/>
    <w:rsid w:val="163738A4"/>
    <w:rsid w:val="165A16C2"/>
    <w:rsid w:val="1675246F"/>
    <w:rsid w:val="16787987"/>
    <w:rsid w:val="16AC188C"/>
    <w:rsid w:val="16B36E65"/>
    <w:rsid w:val="16C266D4"/>
    <w:rsid w:val="16F1030A"/>
    <w:rsid w:val="16F33663"/>
    <w:rsid w:val="16F66B1A"/>
    <w:rsid w:val="173051E8"/>
    <w:rsid w:val="175A6092"/>
    <w:rsid w:val="17EA64CC"/>
    <w:rsid w:val="180F54C7"/>
    <w:rsid w:val="18161610"/>
    <w:rsid w:val="18533C8E"/>
    <w:rsid w:val="18814EDA"/>
    <w:rsid w:val="188A661C"/>
    <w:rsid w:val="18A230A3"/>
    <w:rsid w:val="18CF6408"/>
    <w:rsid w:val="18D0456E"/>
    <w:rsid w:val="18EB67F8"/>
    <w:rsid w:val="18F16C50"/>
    <w:rsid w:val="190B0D39"/>
    <w:rsid w:val="19232650"/>
    <w:rsid w:val="19330106"/>
    <w:rsid w:val="19485F1F"/>
    <w:rsid w:val="199F6306"/>
    <w:rsid w:val="19A75338"/>
    <w:rsid w:val="19AC440C"/>
    <w:rsid w:val="19C803C4"/>
    <w:rsid w:val="19CF7EC7"/>
    <w:rsid w:val="19D52D64"/>
    <w:rsid w:val="19D85C16"/>
    <w:rsid w:val="19EF0548"/>
    <w:rsid w:val="1A18178F"/>
    <w:rsid w:val="1A3A204C"/>
    <w:rsid w:val="1A3F3D11"/>
    <w:rsid w:val="1A7B0343"/>
    <w:rsid w:val="1AD64362"/>
    <w:rsid w:val="1ADB18CC"/>
    <w:rsid w:val="1ADD7C83"/>
    <w:rsid w:val="1AEA5713"/>
    <w:rsid w:val="1B31230D"/>
    <w:rsid w:val="1B3268EB"/>
    <w:rsid w:val="1B3E4362"/>
    <w:rsid w:val="1B473167"/>
    <w:rsid w:val="1B927918"/>
    <w:rsid w:val="1C024AA8"/>
    <w:rsid w:val="1C035573"/>
    <w:rsid w:val="1C2B3C07"/>
    <w:rsid w:val="1C383F0A"/>
    <w:rsid w:val="1C4B2FFC"/>
    <w:rsid w:val="1C4C713C"/>
    <w:rsid w:val="1C8439EA"/>
    <w:rsid w:val="1C9345D6"/>
    <w:rsid w:val="1CAA509A"/>
    <w:rsid w:val="1CC93102"/>
    <w:rsid w:val="1CE56E63"/>
    <w:rsid w:val="1D0F040E"/>
    <w:rsid w:val="1D741041"/>
    <w:rsid w:val="1D7A079E"/>
    <w:rsid w:val="1D8A4831"/>
    <w:rsid w:val="1D916DF5"/>
    <w:rsid w:val="1D9B7C63"/>
    <w:rsid w:val="1DA20FD4"/>
    <w:rsid w:val="1DA33DD3"/>
    <w:rsid w:val="1DAB515B"/>
    <w:rsid w:val="1DB42026"/>
    <w:rsid w:val="1DC56EBD"/>
    <w:rsid w:val="1DCA57C8"/>
    <w:rsid w:val="1DD106B2"/>
    <w:rsid w:val="1DD51520"/>
    <w:rsid w:val="1DFD459D"/>
    <w:rsid w:val="1E141D6D"/>
    <w:rsid w:val="1E3644F0"/>
    <w:rsid w:val="1E390005"/>
    <w:rsid w:val="1E392055"/>
    <w:rsid w:val="1E8F7EC6"/>
    <w:rsid w:val="1E964CF1"/>
    <w:rsid w:val="1E9C4B1C"/>
    <w:rsid w:val="1ECE074D"/>
    <w:rsid w:val="1EDA3FD0"/>
    <w:rsid w:val="1EF57107"/>
    <w:rsid w:val="1EF67532"/>
    <w:rsid w:val="1F31075E"/>
    <w:rsid w:val="1F457AB6"/>
    <w:rsid w:val="1FA22060"/>
    <w:rsid w:val="1FA36F82"/>
    <w:rsid w:val="1FBC3067"/>
    <w:rsid w:val="1FE800EE"/>
    <w:rsid w:val="1FF4584E"/>
    <w:rsid w:val="20017C0B"/>
    <w:rsid w:val="20102672"/>
    <w:rsid w:val="20217B65"/>
    <w:rsid w:val="202E5C7C"/>
    <w:rsid w:val="204E5A9C"/>
    <w:rsid w:val="208A41AA"/>
    <w:rsid w:val="20C24793"/>
    <w:rsid w:val="20E5769A"/>
    <w:rsid w:val="20EB5EB9"/>
    <w:rsid w:val="211F1734"/>
    <w:rsid w:val="212422BA"/>
    <w:rsid w:val="214D30E1"/>
    <w:rsid w:val="215F2A91"/>
    <w:rsid w:val="216C2C8D"/>
    <w:rsid w:val="21843B30"/>
    <w:rsid w:val="21A41AC6"/>
    <w:rsid w:val="21D119C0"/>
    <w:rsid w:val="21D91DBA"/>
    <w:rsid w:val="220B7D83"/>
    <w:rsid w:val="2241463A"/>
    <w:rsid w:val="22A7212E"/>
    <w:rsid w:val="22B4131E"/>
    <w:rsid w:val="22B75111"/>
    <w:rsid w:val="22CA5CB0"/>
    <w:rsid w:val="22D209E8"/>
    <w:rsid w:val="22D7696B"/>
    <w:rsid w:val="231C68CB"/>
    <w:rsid w:val="232F5767"/>
    <w:rsid w:val="233F0FCE"/>
    <w:rsid w:val="235E63DC"/>
    <w:rsid w:val="236C3AC2"/>
    <w:rsid w:val="237A2EE4"/>
    <w:rsid w:val="237C5396"/>
    <w:rsid w:val="238B0F39"/>
    <w:rsid w:val="23BB3FD7"/>
    <w:rsid w:val="23C3534D"/>
    <w:rsid w:val="23CA3DFD"/>
    <w:rsid w:val="23E31AEC"/>
    <w:rsid w:val="23EB7FF4"/>
    <w:rsid w:val="240D16C3"/>
    <w:rsid w:val="241203C9"/>
    <w:rsid w:val="24297A14"/>
    <w:rsid w:val="245E0583"/>
    <w:rsid w:val="24690E7F"/>
    <w:rsid w:val="246D7C5C"/>
    <w:rsid w:val="247D72A5"/>
    <w:rsid w:val="2487746B"/>
    <w:rsid w:val="24A97DD1"/>
    <w:rsid w:val="25286714"/>
    <w:rsid w:val="25652D13"/>
    <w:rsid w:val="259326F1"/>
    <w:rsid w:val="25966203"/>
    <w:rsid w:val="25AB4B76"/>
    <w:rsid w:val="25CC281A"/>
    <w:rsid w:val="264F4739"/>
    <w:rsid w:val="267201E2"/>
    <w:rsid w:val="26906F7A"/>
    <w:rsid w:val="26BA35EE"/>
    <w:rsid w:val="26C632A1"/>
    <w:rsid w:val="26D22BDA"/>
    <w:rsid w:val="26E26EE9"/>
    <w:rsid w:val="26F02328"/>
    <w:rsid w:val="26FA449C"/>
    <w:rsid w:val="2705341A"/>
    <w:rsid w:val="270F2D81"/>
    <w:rsid w:val="271005F9"/>
    <w:rsid w:val="27112946"/>
    <w:rsid w:val="273518B5"/>
    <w:rsid w:val="274139C4"/>
    <w:rsid w:val="274A210A"/>
    <w:rsid w:val="279C2749"/>
    <w:rsid w:val="27AF298D"/>
    <w:rsid w:val="27BA5944"/>
    <w:rsid w:val="27BC23B1"/>
    <w:rsid w:val="280F15F7"/>
    <w:rsid w:val="28136E6E"/>
    <w:rsid w:val="28230A6A"/>
    <w:rsid w:val="283C25B3"/>
    <w:rsid w:val="28996589"/>
    <w:rsid w:val="28DE741C"/>
    <w:rsid w:val="28F663D3"/>
    <w:rsid w:val="28FB2A12"/>
    <w:rsid w:val="290F1080"/>
    <w:rsid w:val="2914355B"/>
    <w:rsid w:val="2934466A"/>
    <w:rsid w:val="296C71B3"/>
    <w:rsid w:val="297D3BFA"/>
    <w:rsid w:val="2985085F"/>
    <w:rsid w:val="299D4509"/>
    <w:rsid w:val="29F94949"/>
    <w:rsid w:val="2A0971A3"/>
    <w:rsid w:val="2A0E3AB8"/>
    <w:rsid w:val="2A506958"/>
    <w:rsid w:val="2A533453"/>
    <w:rsid w:val="2A5E7F86"/>
    <w:rsid w:val="2A69501E"/>
    <w:rsid w:val="2A6E35FD"/>
    <w:rsid w:val="2AA85EFA"/>
    <w:rsid w:val="2AC363C7"/>
    <w:rsid w:val="2AD4492B"/>
    <w:rsid w:val="2AEA3981"/>
    <w:rsid w:val="2B2102A3"/>
    <w:rsid w:val="2B507173"/>
    <w:rsid w:val="2B6B6B6B"/>
    <w:rsid w:val="2BB55F67"/>
    <w:rsid w:val="2BDF4F1C"/>
    <w:rsid w:val="2BFC5FD1"/>
    <w:rsid w:val="2C003534"/>
    <w:rsid w:val="2C0853D3"/>
    <w:rsid w:val="2C0E735F"/>
    <w:rsid w:val="2C5A63D9"/>
    <w:rsid w:val="2C844B41"/>
    <w:rsid w:val="2CAA2987"/>
    <w:rsid w:val="2CDB04F7"/>
    <w:rsid w:val="2CE74A5A"/>
    <w:rsid w:val="2D084D8D"/>
    <w:rsid w:val="2D4B2CDC"/>
    <w:rsid w:val="2D5B6979"/>
    <w:rsid w:val="2D615C3E"/>
    <w:rsid w:val="2D940AE2"/>
    <w:rsid w:val="2D9E3A82"/>
    <w:rsid w:val="2DC33DEF"/>
    <w:rsid w:val="2DCA2A28"/>
    <w:rsid w:val="2E7A12BC"/>
    <w:rsid w:val="2EA31A72"/>
    <w:rsid w:val="2EAA2860"/>
    <w:rsid w:val="2EAA41DE"/>
    <w:rsid w:val="2ED0452E"/>
    <w:rsid w:val="2F182830"/>
    <w:rsid w:val="2F1B4B2C"/>
    <w:rsid w:val="2F263CFF"/>
    <w:rsid w:val="2F313BEF"/>
    <w:rsid w:val="2F3351C2"/>
    <w:rsid w:val="2F386947"/>
    <w:rsid w:val="2F6725EB"/>
    <w:rsid w:val="2FAA62B3"/>
    <w:rsid w:val="2FBD4CD0"/>
    <w:rsid w:val="2FCB2CB2"/>
    <w:rsid w:val="2FD0227E"/>
    <w:rsid w:val="30107005"/>
    <w:rsid w:val="3020785A"/>
    <w:rsid w:val="302C4083"/>
    <w:rsid w:val="306D04EA"/>
    <w:rsid w:val="307C7366"/>
    <w:rsid w:val="30967253"/>
    <w:rsid w:val="30B74805"/>
    <w:rsid w:val="30C46F5C"/>
    <w:rsid w:val="30D55D5F"/>
    <w:rsid w:val="30DC62E5"/>
    <w:rsid w:val="30E4628D"/>
    <w:rsid w:val="30F81467"/>
    <w:rsid w:val="311B72AA"/>
    <w:rsid w:val="31322D76"/>
    <w:rsid w:val="313613A0"/>
    <w:rsid w:val="31364496"/>
    <w:rsid w:val="313A6A7B"/>
    <w:rsid w:val="313F2D15"/>
    <w:rsid w:val="31555E3C"/>
    <w:rsid w:val="31634C56"/>
    <w:rsid w:val="31881A93"/>
    <w:rsid w:val="31AD426A"/>
    <w:rsid w:val="31B270E8"/>
    <w:rsid w:val="31C16229"/>
    <w:rsid w:val="32030C57"/>
    <w:rsid w:val="32132BEF"/>
    <w:rsid w:val="32326DEE"/>
    <w:rsid w:val="32375D44"/>
    <w:rsid w:val="3260542B"/>
    <w:rsid w:val="32631DF4"/>
    <w:rsid w:val="326E6D04"/>
    <w:rsid w:val="32842DDC"/>
    <w:rsid w:val="32994C8F"/>
    <w:rsid w:val="329B619D"/>
    <w:rsid w:val="32A80C61"/>
    <w:rsid w:val="32A8134A"/>
    <w:rsid w:val="32B117D6"/>
    <w:rsid w:val="32E43F9F"/>
    <w:rsid w:val="33075104"/>
    <w:rsid w:val="332B3B4F"/>
    <w:rsid w:val="33704ADC"/>
    <w:rsid w:val="33996E9A"/>
    <w:rsid w:val="33A07782"/>
    <w:rsid w:val="3411315F"/>
    <w:rsid w:val="34246698"/>
    <w:rsid w:val="34494F5D"/>
    <w:rsid w:val="347729EE"/>
    <w:rsid w:val="34B348C0"/>
    <w:rsid w:val="34C26F35"/>
    <w:rsid w:val="34C81FBC"/>
    <w:rsid w:val="34DC62CC"/>
    <w:rsid w:val="34E1639F"/>
    <w:rsid w:val="34EB216E"/>
    <w:rsid w:val="34F9649F"/>
    <w:rsid w:val="356D7A1E"/>
    <w:rsid w:val="359476B7"/>
    <w:rsid w:val="35DC5083"/>
    <w:rsid w:val="35FE0268"/>
    <w:rsid w:val="36513661"/>
    <w:rsid w:val="36931098"/>
    <w:rsid w:val="36AF0B57"/>
    <w:rsid w:val="36EF74C6"/>
    <w:rsid w:val="36F6331B"/>
    <w:rsid w:val="36FA3078"/>
    <w:rsid w:val="370810DC"/>
    <w:rsid w:val="373036F8"/>
    <w:rsid w:val="37424CE7"/>
    <w:rsid w:val="376E5E9E"/>
    <w:rsid w:val="37851C53"/>
    <w:rsid w:val="37A12ED6"/>
    <w:rsid w:val="37A419E4"/>
    <w:rsid w:val="37A84782"/>
    <w:rsid w:val="37B02C8E"/>
    <w:rsid w:val="37D20707"/>
    <w:rsid w:val="37E27855"/>
    <w:rsid w:val="37F61B8F"/>
    <w:rsid w:val="381A2488"/>
    <w:rsid w:val="385227F3"/>
    <w:rsid w:val="38580144"/>
    <w:rsid w:val="38741F0E"/>
    <w:rsid w:val="38845A1E"/>
    <w:rsid w:val="3896134A"/>
    <w:rsid w:val="38B03D2F"/>
    <w:rsid w:val="39583440"/>
    <w:rsid w:val="39907063"/>
    <w:rsid w:val="39A03716"/>
    <w:rsid w:val="39A85028"/>
    <w:rsid w:val="39B55C34"/>
    <w:rsid w:val="39D34EA6"/>
    <w:rsid w:val="39E0404D"/>
    <w:rsid w:val="39F25046"/>
    <w:rsid w:val="3A1741AF"/>
    <w:rsid w:val="3A1B3D33"/>
    <w:rsid w:val="3A2A15D0"/>
    <w:rsid w:val="3A2F1F5E"/>
    <w:rsid w:val="3A334C55"/>
    <w:rsid w:val="3A383A86"/>
    <w:rsid w:val="3A394EB4"/>
    <w:rsid w:val="3AA064A2"/>
    <w:rsid w:val="3AC3231C"/>
    <w:rsid w:val="3AEB46D7"/>
    <w:rsid w:val="3B36685A"/>
    <w:rsid w:val="3BB60E89"/>
    <w:rsid w:val="3BFA2606"/>
    <w:rsid w:val="3C0B56F9"/>
    <w:rsid w:val="3C1248A0"/>
    <w:rsid w:val="3C320116"/>
    <w:rsid w:val="3C32354A"/>
    <w:rsid w:val="3C4F6059"/>
    <w:rsid w:val="3C5530D7"/>
    <w:rsid w:val="3C646F66"/>
    <w:rsid w:val="3C6A57BC"/>
    <w:rsid w:val="3C6E389A"/>
    <w:rsid w:val="3C741B87"/>
    <w:rsid w:val="3C825FDE"/>
    <w:rsid w:val="3C8633C8"/>
    <w:rsid w:val="3CA33287"/>
    <w:rsid w:val="3CA855AE"/>
    <w:rsid w:val="3CAA4CBC"/>
    <w:rsid w:val="3CB961C2"/>
    <w:rsid w:val="3CD446AD"/>
    <w:rsid w:val="3CD74803"/>
    <w:rsid w:val="3CE93F78"/>
    <w:rsid w:val="3CEB257E"/>
    <w:rsid w:val="3CFA1996"/>
    <w:rsid w:val="3CFA4AB1"/>
    <w:rsid w:val="3D1617E6"/>
    <w:rsid w:val="3D3D6E0D"/>
    <w:rsid w:val="3D6210D0"/>
    <w:rsid w:val="3D93050B"/>
    <w:rsid w:val="3DB01E72"/>
    <w:rsid w:val="3DCB052A"/>
    <w:rsid w:val="3DEE6B3A"/>
    <w:rsid w:val="3DF12FE9"/>
    <w:rsid w:val="3E332BB1"/>
    <w:rsid w:val="3E527437"/>
    <w:rsid w:val="3E550CE1"/>
    <w:rsid w:val="3E594FAE"/>
    <w:rsid w:val="3E8A50A7"/>
    <w:rsid w:val="3EB516E7"/>
    <w:rsid w:val="3EC44C53"/>
    <w:rsid w:val="3EED74A7"/>
    <w:rsid w:val="3EF36650"/>
    <w:rsid w:val="3F014616"/>
    <w:rsid w:val="3F075A12"/>
    <w:rsid w:val="3F1A1A9C"/>
    <w:rsid w:val="3F3272C6"/>
    <w:rsid w:val="3F650802"/>
    <w:rsid w:val="3F6C699A"/>
    <w:rsid w:val="3F830C9B"/>
    <w:rsid w:val="3F8816BB"/>
    <w:rsid w:val="3FB34C7E"/>
    <w:rsid w:val="3FC37E8E"/>
    <w:rsid w:val="3FD83970"/>
    <w:rsid w:val="401B0875"/>
    <w:rsid w:val="403433F9"/>
    <w:rsid w:val="40375F31"/>
    <w:rsid w:val="4066005B"/>
    <w:rsid w:val="40AE12F1"/>
    <w:rsid w:val="40BA622D"/>
    <w:rsid w:val="40DB5A73"/>
    <w:rsid w:val="40ED5AC0"/>
    <w:rsid w:val="40F3421C"/>
    <w:rsid w:val="41296D91"/>
    <w:rsid w:val="41971E4A"/>
    <w:rsid w:val="41A40998"/>
    <w:rsid w:val="41BF5498"/>
    <w:rsid w:val="41FD0F18"/>
    <w:rsid w:val="42243170"/>
    <w:rsid w:val="42312989"/>
    <w:rsid w:val="426D78FA"/>
    <w:rsid w:val="426F6BD5"/>
    <w:rsid w:val="42AC3901"/>
    <w:rsid w:val="42C85848"/>
    <w:rsid w:val="42D84F24"/>
    <w:rsid w:val="42DA2FB3"/>
    <w:rsid w:val="42DC7093"/>
    <w:rsid w:val="42E061A6"/>
    <w:rsid w:val="42FD2C50"/>
    <w:rsid w:val="432A7D99"/>
    <w:rsid w:val="43402157"/>
    <w:rsid w:val="435D4C1C"/>
    <w:rsid w:val="437A676E"/>
    <w:rsid w:val="43FC60AA"/>
    <w:rsid w:val="44171743"/>
    <w:rsid w:val="441F5424"/>
    <w:rsid w:val="44225C7D"/>
    <w:rsid w:val="443B41EB"/>
    <w:rsid w:val="44A73CB8"/>
    <w:rsid w:val="44A92FEE"/>
    <w:rsid w:val="44BF4D5E"/>
    <w:rsid w:val="454B1706"/>
    <w:rsid w:val="45AF58B6"/>
    <w:rsid w:val="45D23E87"/>
    <w:rsid w:val="45EA679F"/>
    <w:rsid w:val="45F5171C"/>
    <w:rsid w:val="45F804B8"/>
    <w:rsid w:val="460C2A82"/>
    <w:rsid w:val="46323BB5"/>
    <w:rsid w:val="46357877"/>
    <w:rsid w:val="464245D5"/>
    <w:rsid w:val="46685DDD"/>
    <w:rsid w:val="46B1432D"/>
    <w:rsid w:val="46C32970"/>
    <w:rsid w:val="46D44E70"/>
    <w:rsid w:val="46E73433"/>
    <w:rsid w:val="46E82B81"/>
    <w:rsid w:val="471D0A29"/>
    <w:rsid w:val="47471C8B"/>
    <w:rsid w:val="476C42F7"/>
    <w:rsid w:val="47D6487D"/>
    <w:rsid w:val="47DD7AD0"/>
    <w:rsid w:val="48146CC9"/>
    <w:rsid w:val="4821193F"/>
    <w:rsid w:val="484F3654"/>
    <w:rsid w:val="484F6204"/>
    <w:rsid w:val="486A69E8"/>
    <w:rsid w:val="4890183C"/>
    <w:rsid w:val="491D750E"/>
    <w:rsid w:val="492D3C81"/>
    <w:rsid w:val="4933058C"/>
    <w:rsid w:val="495C0F4E"/>
    <w:rsid w:val="496231A8"/>
    <w:rsid w:val="499C3073"/>
    <w:rsid w:val="49C56617"/>
    <w:rsid w:val="49E16D08"/>
    <w:rsid w:val="4A681251"/>
    <w:rsid w:val="4A7D7620"/>
    <w:rsid w:val="4A927F09"/>
    <w:rsid w:val="4AA06A5F"/>
    <w:rsid w:val="4AB147A1"/>
    <w:rsid w:val="4ABA3956"/>
    <w:rsid w:val="4AF71A34"/>
    <w:rsid w:val="4AFA3689"/>
    <w:rsid w:val="4AFB5AF3"/>
    <w:rsid w:val="4B026FAA"/>
    <w:rsid w:val="4B8C6315"/>
    <w:rsid w:val="4B90206E"/>
    <w:rsid w:val="4C3105A9"/>
    <w:rsid w:val="4C6023A2"/>
    <w:rsid w:val="4C6D114E"/>
    <w:rsid w:val="4C8A73E0"/>
    <w:rsid w:val="4C965DFA"/>
    <w:rsid w:val="4C9B73CF"/>
    <w:rsid w:val="4CAB7C98"/>
    <w:rsid w:val="4CBA06F5"/>
    <w:rsid w:val="4CCC2324"/>
    <w:rsid w:val="4CF579B3"/>
    <w:rsid w:val="4D08493E"/>
    <w:rsid w:val="4D2C47FE"/>
    <w:rsid w:val="4D4361BD"/>
    <w:rsid w:val="4D774F33"/>
    <w:rsid w:val="4D7C2890"/>
    <w:rsid w:val="4D891AE7"/>
    <w:rsid w:val="4DAD5746"/>
    <w:rsid w:val="4DBE61E1"/>
    <w:rsid w:val="4DC428FA"/>
    <w:rsid w:val="4DD83BDC"/>
    <w:rsid w:val="4DEB1D03"/>
    <w:rsid w:val="4DF64064"/>
    <w:rsid w:val="4E015B9A"/>
    <w:rsid w:val="4E1E14C3"/>
    <w:rsid w:val="4E41133D"/>
    <w:rsid w:val="4E423F27"/>
    <w:rsid w:val="4E471BC1"/>
    <w:rsid w:val="4E4C6C37"/>
    <w:rsid w:val="4E5B2F8B"/>
    <w:rsid w:val="4E942170"/>
    <w:rsid w:val="4EA936DE"/>
    <w:rsid w:val="4ED33609"/>
    <w:rsid w:val="4F20684E"/>
    <w:rsid w:val="4F89155D"/>
    <w:rsid w:val="4F9D6368"/>
    <w:rsid w:val="4FF01801"/>
    <w:rsid w:val="50073CA7"/>
    <w:rsid w:val="50100316"/>
    <w:rsid w:val="501D44C5"/>
    <w:rsid w:val="50461722"/>
    <w:rsid w:val="505A2351"/>
    <w:rsid w:val="50617423"/>
    <w:rsid w:val="50681F00"/>
    <w:rsid w:val="50814DF1"/>
    <w:rsid w:val="508E706D"/>
    <w:rsid w:val="509C2D26"/>
    <w:rsid w:val="50AE19A5"/>
    <w:rsid w:val="50B574C3"/>
    <w:rsid w:val="50CA5A98"/>
    <w:rsid w:val="510D374A"/>
    <w:rsid w:val="51194253"/>
    <w:rsid w:val="511B3F95"/>
    <w:rsid w:val="513F3B3D"/>
    <w:rsid w:val="51534DA1"/>
    <w:rsid w:val="515C0A17"/>
    <w:rsid w:val="51681AC8"/>
    <w:rsid w:val="517B1867"/>
    <w:rsid w:val="51904AC7"/>
    <w:rsid w:val="519A31F0"/>
    <w:rsid w:val="51A12401"/>
    <w:rsid w:val="51D733FC"/>
    <w:rsid w:val="51E228FB"/>
    <w:rsid w:val="51F9693C"/>
    <w:rsid w:val="520945CA"/>
    <w:rsid w:val="520C4093"/>
    <w:rsid w:val="52187956"/>
    <w:rsid w:val="52314A77"/>
    <w:rsid w:val="523A78CD"/>
    <w:rsid w:val="524964E1"/>
    <w:rsid w:val="525154B3"/>
    <w:rsid w:val="526203F5"/>
    <w:rsid w:val="526B083F"/>
    <w:rsid w:val="527911CC"/>
    <w:rsid w:val="5287226D"/>
    <w:rsid w:val="52A91FF1"/>
    <w:rsid w:val="52AB5DDB"/>
    <w:rsid w:val="52B818F0"/>
    <w:rsid w:val="52BD2B3B"/>
    <w:rsid w:val="52ED1A3E"/>
    <w:rsid w:val="52FB13CB"/>
    <w:rsid w:val="531130E7"/>
    <w:rsid w:val="534C78B7"/>
    <w:rsid w:val="53516D3A"/>
    <w:rsid w:val="535D287D"/>
    <w:rsid w:val="53663062"/>
    <w:rsid w:val="53680301"/>
    <w:rsid w:val="53725D52"/>
    <w:rsid w:val="53963405"/>
    <w:rsid w:val="539D428D"/>
    <w:rsid w:val="53B804CA"/>
    <w:rsid w:val="53D055C8"/>
    <w:rsid w:val="53D674BA"/>
    <w:rsid w:val="54331C0C"/>
    <w:rsid w:val="544762D1"/>
    <w:rsid w:val="54921C42"/>
    <w:rsid w:val="54D70396"/>
    <w:rsid w:val="54EC193C"/>
    <w:rsid w:val="54F20DF6"/>
    <w:rsid w:val="550476A5"/>
    <w:rsid w:val="55264138"/>
    <w:rsid w:val="55CA308F"/>
    <w:rsid w:val="56074756"/>
    <w:rsid w:val="56395756"/>
    <w:rsid w:val="566E1D0C"/>
    <w:rsid w:val="567D5576"/>
    <w:rsid w:val="56853F31"/>
    <w:rsid w:val="56867EED"/>
    <w:rsid w:val="56D16454"/>
    <w:rsid w:val="56D310C5"/>
    <w:rsid w:val="56D9007B"/>
    <w:rsid w:val="56ED25BC"/>
    <w:rsid w:val="56F8224F"/>
    <w:rsid w:val="57151618"/>
    <w:rsid w:val="57376080"/>
    <w:rsid w:val="57423F17"/>
    <w:rsid w:val="58181C1C"/>
    <w:rsid w:val="582C5DB8"/>
    <w:rsid w:val="584B15E7"/>
    <w:rsid w:val="585C6D5F"/>
    <w:rsid w:val="589F600E"/>
    <w:rsid w:val="591A5BE0"/>
    <w:rsid w:val="591D7535"/>
    <w:rsid w:val="593241D6"/>
    <w:rsid w:val="593644B7"/>
    <w:rsid w:val="59413C36"/>
    <w:rsid w:val="595743BE"/>
    <w:rsid w:val="59685E23"/>
    <w:rsid w:val="59747524"/>
    <w:rsid w:val="599D78C4"/>
    <w:rsid w:val="59CC3F35"/>
    <w:rsid w:val="59D00BB4"/>
    <w:rsid w:val="59E3084A"/>
    <w:rsid w:val="5A0E1182"/>
    <w:rsid w:val="5A323094"/>
    <w:rsid w:val="5A3F4621"/>
    <w:rsid w:val="5A4121DB"/>
    <w:rsid w:val="5A64695A"/>
    <w:rsid w:val="5A9419BA"/>
    <w:rsid w:val="5A965120"/>
    <w:rsid w:val="5A971D60"/>
    <w:rsid w:val="5AE03FAA"/>
    <w:rsid w:val="5AFC02D6"/>
    <w:rsid w:val="5B1D478C"/>
    <w:rsid w:val="5B2008A9"/>
    <w:rsid w:val="5B545029"/>
    <w:rsid w:val="5B623D0A"/>
    <w:rsid w:val="5B6F1199"/>
    <w:rsid w:val="5B890176"/>
    <w:rsid w:val="5BC453B1"/>
    <w:rsid w:val="5BC7074E"/>
    <w:rsid w:val="5C3C4819"/>
    <w:rsid w:val="5C496AE1"/>
    <w:rsid w:val="5C957028"/>
    <w:rsid w:val="5CD65990"/>
    <w:rsid w:val="5CF96168"/>
    <w:rsid w:val="5D0542C3"/>
    <w:rsid w:val="5D333896"/>
    <w:rsid w:val="5D4F030A"/>
    <w:rsid w:val="5D5A3EF0"/>
    <w:rsid w:val="5D7B3DA8"/>
    <w:rsid w:val="5D7C7342"/>
    <w:rsid w:val="5D86267F"/>
    <w:rsid w:val="5D966B80"/>
    <w:rsid w:val="5D9A28A7"/>
    <w:rsid w:val="5DA47DED"/>
    <w:rsid w:val="5DD13817"/>
    <w:rsid w:val="5E255B52"/>
    <w:rsid w:val="5E9A2CB8"/>
    <w:rsid w:val="5EEE216B"/>
    <w:rsid w:val="5F4229C5"/>
    <w:rsid w:val="5F510D4A"/>
    <w:rsid w:val="5F5A1444"/>
    <w:rsid w:val="5F651AA8"/>
    <w:rsid w:val="5F762AB8"/>
    <w:rsid w:val="5F8018E3"/>
    <w:rsid w:val="5FD97850"/>
    <w:rsid w:val="5FDD3D7F"/>
    <w:rsid w:val="5FE00288"/>
    <w:rsid w:val="5FEF6691"/>
    <w:rsid w:val="60005D8B"/>
    <w:rsid w:val="604C7B1B"/>
    <w:rsid w:val="605E6E7C"/>
    <w:rsid w:val="60963F8A"/>
    <w:rsid w:val="60974E92"/>
    <w:rsid w:val="60A651AE"/>
    <w:rsid w:val="60B175F6"/>
    <w:rsid w:val="60E04D43"/>
    <w:rsid w:val="60FF5A3B"/>
    <w:rsid w:val="617753E4"/>
    <w:rsid w:val="61C624E8"/>
    <w:rsid w:val="61DC44D3"/>
    <w:rsid w:val="61DF3EEE"/>
    <w:rsid w:val="61E8787A"/>
    <w:rsid w:val="61F97DB2"/>
    <w:rsid w:val="620242CF"/>
    <w:rsid w:val="621D13A6"/>
    <w:rsid w:val="62754FDB"/>
    <w:rsid w:val="62B620A5"/>
    <w:rsid w:val="62BC5A10"/>
    <w:rsid w:val="62D00F88"/>
    <w:rsid w:val="62E06651"/>
    <w:rsid w:val="62E97E74"/>
    <w:rsid w:val="62FE3728"/>
    <w:rsid w:val="635824A0"/>
    <w:rsid w:val="638E6D24"/>
    <w:rsid w:val="639157C1"/>
    <w:rsid w:val="639A01CB"/>
    <w:rsid w:val="63B165B7"/>
    <w:rsid w:val="63D513C7"/>
    <w:rsid w:val="63F304A5"/>
    <w:rsid w:val="64060112"/>
    <w:rsid w:val="64351251"/>
    <w:rsid w:val="64393579"/>
    <w:rsid w:val="64526567"/>
    <w:rsid w:val="646C25D2"/>
    <w:rsid w:val="64AC7AD7"/>
    <w:rsid w:val="64B52A8F"/>
    <w:rsid w:val="65066CFA"/>
    <w:rsid w:val="651B7E71"/>
    <w:rsid w:val="652935EF"/>
    <w:rsid w:val="6542465A"/>
    <w:rsid w:val="6549634D"/>
    <w:rsid w:val="65632444"/>
    <w:rsid w:val="65634D95"/>
    <w:rsid w:val="658E2A96"/>
    <w:rsid w:val="65B814CB"/>
    <w:rsid w:val="65F65632"/>
    <w:rsid w:val="665B23A8"/>
    <w:rsid w:val="666425DD"/>
    <w:rsid w:val="666E039B"/>
    <w:rsid w:val="66F13432"/>
    <w:rsid w:val="67111D16"/>
    <w:rsid w:val="673B1B2B"/>
    <w:rsid w:val="67633B18"/>
    <w:rsid w:val="677A266D"/>
    <w:rsid w:val="678743F2"/>
    <w:rsid w:val="67A510B3"/>
    <w:rsid w:val="67B60151"/>
    <w:rsid w:val="67FC646C"/>
    <w:rsid w:val="68016A6B"/>
    <w:rsid w:val="680D2C37"/>
    <w:rsid w:val="681F1DA8"/>
    <w:rsid w:val="68376930"/>
    <w:rsid w:val="683B74A5"/>
    <w:rsid w:val="686E4C1F"/>
    <w:rsid w:val="68837BC1"/>
    <w:rsid w:val="689C037C"/>
    <w:rsid w:val="689D076E"/>
    <w:rsid w:val="68CB0EEE"/>
    <w:rsid w:val="68CF7BF9"/>
    <w:rsid w:val="68D232D1"/>
    <w:rsid w:val="69060AB1"/>
    <w:rsid w:val="693160A4"/>
    <w:rsid w:val="695A2175"/>
    <w:rsid w:val="695C4077"/>
    <w:rsid w:val="695F348E"/>
    <w:rsid w:val="696A3C79"/>
    <w:rsid w:val="69745FDA"/>
    <w:rsid w:val="69847A95"/>
    <w:rsid w:val="698C7E40"/>
    <w:rsid w:val="69B140D5"/>
    <w:rsid w:val="69D13BD1"/>
    <w:rsid w:val="69D4476D"/>
    <w:rsid w:val="69DD56CE"/>
    <w:rsid w:val="69F06A66"/>
    <w:rsid w:val="6A2D1D20"/>
    <w:rsid w:val="6A3B5D9F"/>
    <w:rsid w:val="6A500358"/>
    <w:rsid w:val="6A5A169F"/>
    <w:rsid w:val="6A5C3A9D"/>
    <w:rsid w:val="6A9321CC"/>
    <w:rsid w:val="6AAD02B6"/>
    <w:rsid w:val="6AB17C2B"/>
    <w:rsid w:val="6AB753EA"/>
    <w:rsid w:val="6ADA14D9"/>
    <w:rsid w:val="6ADF6AD9"/>
    <w:rsid w:val="6AE72931"/>
    <w:rsid w:val="6AEB17F2"/>
    <w:rsid w:val="6B6F207D"/>
    <w:rsid w:val="6BCC79D3"/>
    <w:rsid w:val="6BE600E9"/>
    <w:rsid w:val="6BF602A6"/>
    <w:rsid w:val="6BFC0A26"/>
    <w:rsid w:val="6BFE24D8"/>
    <w:rsid w:val="6C03338F"/>
    <w:rsid w:val="6C1067E1"/>
    <w:rsid w:val="6C144E7C"/>
    <w:rsid w:val="6C281B13"/>
    <w:rsid w:val="6C3847CA"/>
    <w:rsid w:val="6C6401C7"/>
    <w:rsid w:val="6C733F2F"/>
    <w:rsid w:val="6C7B2BA3"/>
    <w:rsid w:val="6C860103"/>
    <w:rsid w:val="6C9053E3"/>
    <w:rsid w:val="6CB43CDF"/>
    <w:rsid w:val="6CDA66B3"/>
    <w:rsid w:val="6CF87898"/>
    <w:rsid w:val="6D095771"/>
    <w:rsid w:val="6D1A686E"/>
    <w:rsid w:val="6D321474"/>
    <w:rsid w:val="6D366471"/>
    <w:rsid w:val="6D693B12"/>
    <w:rsid w:val="6D9B23AC"/>
    <w:rsid w:val="6DB93C85"/>
    <w:rsid w:val="6DEF0C8F"/>
    <w:rsid w:val="6EFF182A"/>
    <w:rsid w:val="6F374BD7"/>
    <w:rsid w:val="6F4220D1"/>
    <w:rsid w:val="6F4814BF"/>
    <w:rsid w:val="6F4D1E0F"/>
    <w:rsid w:val="6FF358C1"/>
    <w:rsid w:val="6FFA3865"/>
    <w:rsid w:val="7013232F"/>
    <w:rsid w:val="70743A28"/>
    <w:rsid w:val="707454FD"/>
    <w:rsid w:val="70893316"/>
    <w:rsid w:val="709F6A44"/>
    <w:rsid w:val="70AD70ED"/>
    <w:rsid w:val="70D70AD3"/>
    <w:rsid w:val="70F20C4A"/>
    <w:rsid w:val="710D248D"/>
    <w:rsid w:val="71274098"/>
    <w:rsid w:val="71457F7D"/>
    <w:rsid w:val="71497DB2"/>
    <w:rsid w:val="716E133A"/>
    <w:rsid w:val="71750506"/>
    <w:rsid w:val="718705BE"/>
    <w:rsid w:val="71962BC5"/>
    <w:rsid w:val="719701A1"/>
    <w:rsid w:val="71B856DC"/>
    <w:rsid w:val="71BA4C24"/>
    <w:rsid w:val="71EA2C0D"/>
    <w:rsid w:val="72242863"/>
    <w:rsid w:val="727F47EA"/>
    <w:rsid w:val="729B5FC1"/>
    <w:rsid w:val="729C3E0E"/>
    <w:rsid w:val="72AF10E2"/>
    <w:rsid w:val="72F21DD2"/>
    <w:rsid w:val="730C475C"/>
    <w:rsid w:val="732675E0"/>
    <w:rsid w:val="73286C23"/>
    <w:rsid w:val="73386CAB"/>
    <w:rsid w:val="734A625F"/>
    <w:rsid w:val="735A1725"/>
    <w:rsid w:val="739E59D2"/>
    <w:rsid w:val="73CE3DC7"/>
    <w:rsid w:val="7442142F"/>
    <w:rsid w:val="745619F4"/>
    <w:rsid w:val="74700F2A"/>
    <w:rsid w:val="747439C0"/>
    <w:rsid w:val="74A70646"/>
    <w:rsid w:val="74B36375"/>
    <w:rsid w:val="74D37466"/>
    <w:rsid w:val="74DD288D"/>
    <w:rsid w:val="74E0408B"/>
    <w:rsid w:val="74F738A8"/>
    <w:rsid w:val="75287637"/>
    <w:rsid w:val="7560310C"/>
    <w:rsid w:val="75620FBE"/>
    <w:rsid w:val="758E0EAB"/>
    <w:rsid w:val="75947170"/>
    <w:rsid w:val="75994CF9"/>
    <w:rsid w:val="75C92D74"/>
    <w:rsid w:val="75E52B7B"/>
    <w:rsid w:val="76012A2D"/>
    <w:rsid w:val="760B2304"/>
    <w:rsid w:val="76204BB3"/>
    <w:rsid w:val="762F73C4"/>
    <w:rsid w:val="764D31E3"/>
    <w:rsid w:val="76612099"/>
    <w:rsid w:val="767049D8"/>
    <w:rsid w:val="7671752C"/>
    <w:rsid w:val="76763453"/>
    <w:rsid w:val="767B5406"/>
    <w:rsid w:val="76804996"/>
    <w:rsid w:val="7683546A"/>
    <w:rsid w:val="768C047A"/>
    <w:rsid w:val="77112757"/>
    <w:rsid w:val="776C1062"/>
    <w:rsid w:val="777804F3"/>
    <w:rsid w:val="77A85A1F"/>
    <w:rsid w:val="77B71A0C"/>
    <w:rsid w:val="77BD5D26"/>
    <w:rsid w:val="780275B0"/>
    <w:rsid w:val="78034139"/>
    <w:rsid w:val="780F640B"/>
    <w:rsid w:val="783A6B02"/>
    <w:rsid w:val="787157FB"/>
    <w:rsid w:val="7898589C"/>
    <w:rsid w:val="78BE3EC5"/>
    <w:rsid w:val="78D24F81"/>
    <w:rsid w:val="78EE3B18"/>
    <w:rsid w:val="790B0D95"/>
    <w:rsid w:val="791A7067"/>
    <w:rsid w:val="792603F2"/>
    <w:rsid w:val="794D53D4"/>
    <w:rsid w:val="7962509F"/>
    <w:rsid w:val="79756172"/>
    <w:rsid w:val="79955CCB"/>
    <w:rsid w:val="79955D69"/>
    <w:rsid w:val="79A15FB3"/>
    <w:rsid w:val="79BC2FC9"/>
    <w:rsid w:val="79CF7523"/>
    <w:rsid w:val="79F02574"/>
    <w:rsid w:val="7A0D491D"/>
    <w:rsid w:val="7A413AD7"/>
    <w:rsid w:val="7A475A17"/>
    <w:rsid w:val="7A6A0E49"/>
    <w:rsid w:val="7A6A22B7"/>
    <w:rsid w:val="7A8541BD"/>
    <w:rsid w:val="7A885BA0"/>
    <w:rsid w:val="7A974F5A"/>
    <w:rsid w:val="7A9837DB"/>
    <w:rsid w:val="7A984645"/>
    <w:rsid w:val="7AEA0210"/>
    <w:rsid w:val="7AF65F80"/>
    <w:rsid w:val="7B037BFA"/>
    <w:rsid w:val="7B1666A4"/>
    <w:rsid w:val="7B2356FA"/>
    <w:rsid w:val="7B354132"/>
    <w:rsid w:val="7B5A49B8"/>
    <w:rsid w:val="7B8A07D4"/>
    <w:rsid w:val="7B9C3FFA"/>
    <w:rsid w:val="7BAF5D2A"/>
    <w:rsid w:val="7BD33F09"/>
    <w:rsid w:val="7BE1191B"/>
    <w:rsid w:val="7C315AC7"/>
    <w:rsid w:val="7C9D5A4E"/>
    <w:rsid w:val="7CE73030"/>
    <w:rsid w:val="7CFC28ED"/>
    <w:rsid w:val="7D054528"/>
    <w:rsid w:val="7D370D3A"/>
    <w:rsid w:val="7D656394"/>
    <w:rsid w:val="7D925D0F"/>
    <w:rsid w:val="7DB17ABD"/>
    <w:rsid w:val="7DC4180C"/>
    <w:rsid w:val="7DF02BEF"/>
    <w:rsid w:val="7DF73C5D"/>
    <w:rsid w:val="7E080F14"/>
    <w:rsid w:val="7E0D60C0"/>
    <w:rsid w:val="7E0E4184"/>
    <w:rsid w:val="7E5032C5"/>
    <w:rsid w:val="7E5646FA"/>
    <w:rsid w:val="7E607DF8"/>
    <w:rsid w:val="7E6417A7"/>
    <w:rsid w:val="7E747501"/>
    <w:rsid w:val="7E882A31"/>
    <w:rsid w:val="7EB75F27"/>
    <w:rsid w:val="7ECB7121"/>
    <w:rsid w:val="7EE87A96"/>
    <w:rsid w:val="7EF2072E"/>
    <w:rsid w:val="7EF45C42"/>
    <w:rsid w:val="7F3B06AF"/>
    <w:rsid w:val="7F7214F4"/>
    <w:rsid w:val="7F77019B"/>
    <w:rsid w:val="7F7B5492"/>
    <w:rsid w:val="7FA0678B"/>
    <w:rsid w:val="7FE06226"/>
    <w:rsid w:val="7FE34840"/>
    <w:rsid w:val="7FF903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9488E"/>
  <w15:docId w15:val="{D12F44AE-F81D-4ECD-A752-6E1E8149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qFormat="1"/>
    <w:lsdException w:name="caption" w:qFormat="1"/>
    <w:lsdException w:name="table of figures" w:semiHidden="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qFormat="1"/>
    <w:lsdException w:name="List Bullet 3" w:qFormat="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next w:val="a4"/>
    <w:qFormat/>
    <w:pPr>
      <w:widowControl w:val="0"/>
      <w:jc w:val="both"/>
    </w:pPr>
    <w:rPr>
      <w:kern w:val="2"/>
      <w:sz w:val="21"/>
    </w:rPr>
  </w:style>
  <w:style w:type="paragraph" w:styleId="10">
    <w:name w:val="heading 1"/>
    <w:basedOn w:val="a3"/>
    <w:next w:val="a3"/>
    <w:link w:val="11"/>
    <w:qFormat/>
    <w:pPr>
      <w:keepNext/>
      <w:jc w:val="center"/>
      <w:outlineLvl w:val="0"/>
    </w:pPr>
    <w:rPr>
      <w:rFonts w:ascii="楷体_GB2312" w:eastAsia="楷体_GB2312"/>
      <w:b/>
      <w:sz w:val="28"/>
    </w:rPr>
  </w:style>
  <w:style w:type="paragraph" w:styleId="21">
    <w:name w:val="heading 2"/>
    <w:basedOn w:val="a3"/>
    <w:next w:val="a3"/>
    <w:link w:val="210"/>
    <w:uiPriority w:val="9"/>
    <w:qFormat/>
    <w:pPr>
      <w:keepNext/>
      <w:jc w:val="center"/>
      <w:outlineLvl w:val="1"/>
    </w:pPr>
    <w:rPr>
      <w:rFonts w:ascii="楷体_GB2312" w:eastAsia="楷体_GB2312"/>
      <w:b/>
      <w:bCs/>
      <w:sz w:val="18"/>
    </w:rPr>
  </w:style>
  <w:style w:type="paragraph" w:styleId="30">
    <w:name w:val="heading 3"/>
    <w:basedOn w:val="a3"/>
    <w:next w:val="a3"/>
    <w:link w:val="31"/>
    <w:qFormat/>
    <w:pPr>
      <w:keepNext/>
      <w:jc w:val="center"/>
      <w:outlineLvl w:val="2"/>
    </w:pPr>
    <w:rPr>
      <w:rFonts w:eastAsia="楷体_GB2312"/>
      <w:b/>
      <w:bCs/>
      <w:sz w:val="15"/>
    </w:rPr>
  </w:style>
  <w:style w:type="paragraph" w:styleId="40">
    <w:name w:val="heading 4"/>
    <w:basedOn w:val="a3"/>
    <w:next w:val="a3"/>
    <w:link w:val="41"/>
    <w:qFormat/>
    <w:pPr>
      <w:keepNext/>
      <w:jc w:val="center"/>
      <w:outlineLvl w:val="3"/>
    </w:pPr>
    <w:rPr>
      <w:rFonts w:eastAsia="楷体_GB2312"/>
      <w:b/>
      <w:bCs/>
      <w:sz w:val="13"/>
    </w:rPr>
  </w:style>
  <w:style w:type="paragraph" w:styleId="5">
    <w:name w:val="heading 5"/>
    <w:basedOn w:val="a3"/>
    <w:next w:val="a3"/>
    <w:link w:val="51"/>
    <w:qFormat/>
    <w:pPr>
      <w:keepNext/>
      <w:tabs>
        <w:tab w:val="left" w:pos="360"/>
      </w:tabs>
      <w:ind w:left="360" w:hanging="360"/>
      <w:outlineLvl w:val="4"/>
    </w:pPr>
    <w:rPr>
      <w:rFonts w:ascii="楷体_GB2312" w:eastAsia="楷体_GB2312"/>
      <w:bCs/>
      <w:sz w:val="28"/>
    </w:rPr>
  </w:style>
  <w:style w:type="paragraph" w:styleId="6">
    <w:name w:val="heading 6"/>
    <w:basedOn w:val="a3"/>
    <w:next w:val="a3"/>
    <w:link w:val="61"/>
    <w:qFormat/>
    <w:pPr>
      <w:keepNext/>
      <w:keepLines/>
      <w:tabs>
        <w:tab w:val="left" w:pos="1152"/>
      </w:tabs>
      <w:adjustRightInd w:val="0"/>
      <w:spacing w:before="240" w:after="64" w:line="320" w:lineRule="atLeast"/>
      <w:ind w:left="1152" w:hanging="1152"/>
      <w:textAlignment w:val="baseline"/>
      <w:outlineLvl w:val="5"/>
    </w:pPr>
    <w:rPr>
      <w:rFonts w:ascii="Arial" w:eastAsia="黑体" w:hAnsi="Arial"/>
      <w:b/>
      <w:sz w:val="24"/>
      <w:szCs w:val="24"/>
    </w:rPr>
  </w:style>
  <w:style w:type="paragraph" w:styleId="7">
    <w:name w:val="heading 7"/>
    <w:basedOn w:val="a3"/>
    <w:next w:val="a3"/>
    <w:link w:val="71"/>
    <w:qFormat/>
    <w:pPr>
      <w:keepNext/>
      <w:keepLines/>
      <w:tabs>
        <w:tab w:val="left" w:pos="1296"/>
      </w:tabs>
      <w:adjustRightInd w:val="0"/>
      <w:spacing w:before="240" w:after="64" w:line="320" w:lineRule="atLeast"/>
      <w:ind w:left="1296" w:hanging="1296"/>
      <w:textAlignment w:val="baseline"/>
      <w:outlineLvl w:val="6"/>
    </w:pPr>
    <w:rPr>
      <w:b/>
      <w:sz w:val="24"/>
      <w:szCs w:val="24"/>
    </w:rPr>
  </w:style>
  <w:style w:type="paragraph" w:styleId="8">
    <w:name w:val="heading 8"/>
    <w:basedOn w:val="a3"/>
    <w:next w:val="a3"/>
    <w:link w:val="81"/>
    <w:qFormat/>
    <w:pPr>
      <w:keepNext/>
      <w:keepLines/>
      <w:tabs>
        <w:tab w:val="left" w:pos="1440"/>
      </w:tabs>
      <w:adjustRightInd w:val="0"/>
      <w:spacing w:before="240" w:after="64" w:line="320" w:lineRule="atLeast"/>
      <w:ind w:left="1440" w:hanging="1440"/>
      <w:textAlignment w:val="baseline"/>
      <w:outlineLvl w:val="7"/>
    </w:pPr>
    <w:rPr>
      <w:rFonts w:ascii="Arial" w:eastAsia="黑体" w:hAnsi="Arial"/>
      <w:sz w:val="24"/>
      <w:szCs w:val="24"/>
    </w:rPr>
  </w:style>
  <w:style w:type="paragraph" w:styleId="9">
    <w:name w:val="heading 9"/>
    <w:basedOn w:val="a3"/>
    <w:next w:val="a3"/>
    <w:link w:val="91"/>
    <w:qFormat/>
    <w:pPr>
      <w:keepNext/>
      <w:keepLines/>
      <w:tabs>
        <w:tab w:val="left" w:pos="1584"/>
      </w:tabs>
      <w:adjustRightInd w:val="0"/>
      <w:spacing w:before="240" w:after="64" w:line="320" w:lineRule="atLeast"/>
      <w:ind w:left="1584" w:hanging="1584"/>
      <w:textAlignment w:val="baseline"/>
      <w:outlineLvl w:val="8"/>
    </w:pPr>
    <w:rPr>
      <w:rFonts w:ascii="Arial" w:eastAsia="黑体" w:hAnsi="Arial"/>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footer"/>
    <w:basedOn w:val="a3"/>
    <w:next w:val="TOCHeading1"/>
    <w:link w:val="12"/>
    <w:uiPriority w:val="99"/>
    <w:qFormat/>
    <w:pPr>
      <w:tabs>
        <w:tab w:val="center" w:pos="4153"/>
        <w:tab w:val="right" w:pos="8306"/>
      </w:tabs>
      <w:snapToGrid w:val="0"/>
      <w:jc w:val="left"/>
    </w:pPr>
    <w:rPr>
      <w:sz w:val="18"/>
    </w:rPr>
  </w:style>
  <w:style w:type="paragraph" w:customStyle="1" w:styleId="TOCHeading1">
    <w:name w:val="TOC Heading1"/>
    <w:next w:val="a3"/>
    <w:qFormat/>
    <w:pPr>
      <w:wordWrap w:val="0"/>
    </w:pPr>
    <w:rPr>
      <w:sz w:val="32"/>
    </w:rPr>
  </w:style>
  <w:style w:type="paragraph" w:styleId="70">
    <w:name w:val="toc 7"/>
    <w:basedOn w:val="a3"/>
    <w:next w:val="a3"/>
    <w:uiPriority w:val="39"/>
    <w:qFormat/>
    <w:pPr>
      <w:adjustRightInd w:val="0"/>
      <w:spacing w:line="288" w:lineRule="auto"/>
      <w:ind w:left="1260" w:firstLine="420"/>
      <w:jc w:val="left"/>
      <w:textAlignment w:val="baseline"/>
    </w:pPr>
    <w:rPr>
      <w:sz w:val="18"/>
      <w:szCs w:val="18"/>
    </w:rPr>
  </w:style>
  <w:style w:type="paragraph" w:styleId="80">
    <w:name w:val="index 8"/>
    <w:basedOn w:val="a3"/>
    <w:next w:val="a3"/>
    <w:qFormat/>
    <w:pPr>
      <w:ind w:leftChars="1400" w:left="1400"/>
    </w:pPr>
  </w:style>
  <w:style w:type="paragraph" w:styleId="a8">
    <w:name w:val="Normal Indent"/>
    <w:basedOn w:val="a3"/>
    <w:link w:val="a9"/>
    <w:qFormat/>
    <w:pPr>
      <w:ind w:firstLine="420"/>
    </w:pPr>
  </w:style>
  <w:style w:type="paragraph" w:styleId="aa">
    <w:name w:val="caption"/>
    <w:basedOn w:val="a3"/>
    <w:next w:val="a3"/>
    <w:qFormat/>
    <w:rPr>
      <w:rFonts w:ascii="Arial" w:eastAsia="黑体" w:hAnsi="Arial" w:cs="Arial"/>
      <w:sz w:val="20"/>
    </w:rPr>
  </w:style>
  <w:style w:type="paragraph" w:styleId="50">
    <w:name w:val="index 5"/>
    <w:basedOn w:val="a3"/>
    <w:next w:val="a3"/>
    <w:qFormat/>
    <w:pPr>
      <w:ind w:leftChars="800" w:left="800"/>
    </w:pPr>
  </w:style>
  <w:style w:type="paragraph" w:styleId="ab">
    <w:name w:val="Document Map"/>
    <w:basedOn w:val="a3"/>
    <w:link w:val="ac"/>
    <w:qFormat/>
    <w:pPr>
      <w:shd w:val="clear" w:color="auto" w:fill="000080"/>
    </w:pPr>
  </w:style>
  <w:style w:type="paragraph" w:styleId="ad">
    <w:name w:val="annotation text"/>
    <w:basedOn w:val="a3"/>
    <w:link w:val="13"/>
    <w:qFormat/>
    <w:pPr>
      <w:jc w:val="left"/>
    </w:pPr>
  </w:style>
  <w:style w:type="paragraph" w:styleId="60">
    <w:name w:val="index 6"/>
    <w:basedOn w:val="a3"/>
    <w:next w:val="a3"/>
    <w:qFormat/>
    <w:pPr>
      <w:ind w:leftChars="1000" w:left="1000"/>
    </w:pPr>
  </w:style>
  <w:style w:type="paragraph" w:styleId="ae">
    <w:name w:val="Salutation"/>
    <w:basedOn w:val="a3"/>
    <w:next w:val="a3"/>
    <w:link w:val="af"/>
    <w:qFormat/>
    <w:pPr>
      <w:adjustRightInd w:val="0"/>
      <w:spacing w:after="20" w:line="288" w:lineRule="auto"/>
      <w:ind w:firstLine="420"/>
      <w:textAlignment w:val="baseline"/>
    </w:pPr>
    <w:rPr>
      <w:sz w:val="28"/>
      <w:szCs w:val="24"/>
    </w:rPr>
  </w:style>
  <w:style w:type="paragraph" w:styleId="32">
    <w:name w:val="Body Text 3"/>
    <w:basedOn w:val="a3"/>
    <w:link w:val="33"/>
    <w:qFormat/>
    <w:pPr>
      <w:adjustRightInd w:val="0"/>
      <w:spacing w:after="20" w:line="288" w:lineRule="auto"/>
      <w:jc w:val="center"/>
      <w:textAlignment w:val="baseline"/>
    </w:pPr>
    <w:rPr>
      <w:b/>
      <w:bCs/>
      <w:sz w:val="24"/>
      <w:szCs w:val="24"/>
    </w:rPr>
  </w:style>
  <w:style w:type="paragraph" w:styleId="af0">
    <w:name w:val="Closing"/>
    <w:basedOn w:val="a3"/>
    <w:link w:val="af1"/>
    <w:qFormat/>
    <w:pPr>
      <w:adjustRightInd w:val="0"/>
      <w:spacing w:after="20" w:line="288" w:lineRule="auto"/>
      <w:ind w:leftChars="2100" w:left="100" w:firstLine="420"/>
      <w:textAlignment w:val="baseline"/>
    </w:pPr>
    <w:rPr>
      <w:sz w:val="28"/>
      <w:szCs w:val="24"/>
    </w:rPr>
  </w:style>
  <w:style w:type="paragraph" w:styleId="34">
    <w:name w:val="List Bullet 3"/>
    <w:basedOn w:val="a3"/>
    <w:qFormat/>
    <w:pPr>
      <w:tabs>
        <w:tab w:val="left" w:pos="425"/>
        <w:tab w:val="left" w:pos="630"/>
        <w:tab w:val="left" w:pos="1620"/>
      </w:tabs>
      <w:ind w:left="630" w:hanging="420"/>
    </w:pPr>
    <w:rPr>
      <w:szCs w:val="24"/>
    </w:rPr>
  </w:style>
  <w:style w:type="paragraph" w:styleId="af2">
    <w:name w:val="Body Text"/>
    <w:basedOn w:val="a3"/>
    <w:next w:val="a2"/>
    <w:link w:val="14"/>
    <w:qFormat/>
    <w:rPr>
      <w:rFonts w:ascii="华文中宋" w:eastAsia="华文中宋"/>
      <w:bCs/>
      <w:sz w:val="28"/>
    </w:rPr>
  </w:style>
  <w:style w:type="paragraph" w:styleId="a2">
    <w:name w:val="List"/>
    <w:basedOn w:val="a3"/>
    <w:qFormat/>
    <w:pPr>
      <w:numPr>
        <w:numId w:val="1"/>
      </w:numPr>
      <w:tabs>
        <w:tab w:val="left" w:pos="420"/>
      </w:tabs>
      <w:autoSpaceDE w:val="0"/>
      <w:autoSpaceDN w:val="0"/>
      <w:adjustRightInd w:val="0"/>
      <w:spacing w:after="20" w:line="288" w:lineRule="auto"/>
      <w:textAlignment w:val="baseline"/>
    </w:pPr>
    <w:rPr>
      <w:kern w:val="0"/>
      <w:lang w:val="en-GB"/>
    </w:rPr>
  </w:style>
  <w:style w:type="paragraph" w:styleId="af3">
    <w:name w:val="Body Text Indent"/>
    <w:basedOn w:val="a3"/>
    <w:link w:val="af4"/>
    <w:qFormat/>
    <w:pPr>
      <w:ind w:firstLine="576"/>
    </w:pPr>
    <w:rPr>
      <w:b/>
      <w:sz w:val="30"/>
    </w:rPr>
  </w:style>
  <w:style w:type="paragraph" w:styleId="af5">
    <w:name w:val="Block Text"/>
    <w:basedOn w:val="a3"/>
    <w:qFormat/>
    <w:pPr>
      <w:adjustRightInd w:val="0"/>
      <w:ind w:left="420" w:right="33"/>
      <w:jc w:val="left"/>
      <w:textAlignment w:val="baseline"/>
    </w:pPr>
    <w:rPr>
      <w:kern w:val="0"/>
      <w:sz w:val="24"/>
    </w:rPr>
  </w:style>
  <w:style w:type="paragraph" w:styleId="20">
    <w:name w:val="List Bullet 2"/>
    <w:basedOn w:val="a3"/>
    <w:qFormat/>
    <w:pPr>
      <w:numPr>
        <w:numId w:val="2"/>
      </w:numPr>
      <w:tabs>
        <w:tab w:val="left" w:pos="780"/>
        <w:tab w:val="left" w:pos="900"/>
      </w:tabs>
      <w:ind w:left="780"/>
    </w:pPr>
    <w:rPr>
      <w:szCs w:val="24"/>
    </w:rPr>
  </w:style>
  <w:style w:type="paragraph" w:styleId="42">
    <w:name w:val="index 4"/>
    <w:basedOn w:val="a3"/>
    <w:next w:val="a3"/>
    <w:qFormat/>
    <w:pPr>
      <w:ind w:leftChars="600" w:left="600"/>
    </w:pPr>
  </w:style>
  <w:style w:type="paragraph" w:styleId="52">
    <w:name w:val="toc 5"/>
    <w:basedOn w:val="a3"/>
    <w:next w:val="a3"/>
    <w:uiPriority w:val="39"/>
    <w:qFormat/>
    <w:pPr>
      <w:adjustRightInd w:val="0"/>
      <w:spacing w:line="288" w:lineRule="auto"/>
      <w:ind w:left="840" w:firstLine="420"/>
      <w:jc w:val="left"/>
      <w:textAlignment w:val="baseline"/>
    </w:pPr>
    <w:rPr>
      <w:sz w:val="18"/>
      <w:szCs w:val="18"/>
    </w:rPr>
  </w:style>
  <w:style w:type="paragraph" w:styleId="35">
    <w:name w:val="toc 3"/>
    <w:basedOn w:val="a3"/>
    <w:next w:val="a3"/>
    <w:uiPriority w:val="39"/>
    <w:qFormat/>
    <w:pPr>
      <w:adjustRightInd w:val="0"/>
      <w:spacing w:line="288" w:lineRule="auto"/>
      <w:ind w:left="420" w:firstLine="420"/>
      <w:jc w:val="left"/>
      <w:textAlignment w:val="baseline"/>
    </w:pPr>
    <w:rPr>
      <w:iCs/>
      <w:sz w:val="20"/>
    </w:rPr>
  </w:style>
  <w:style w:type="paragraph" w:styleId="af6">
    <w:name w:val="Plain Text"/>
    <w:basedOn w:val="a3"/>
    <w:link w:val="af7"/>
    <w:qFormat/>
    <w:rPr>
      <w:rFonts w:ascii="宋体" w:hAnsi="Courier New"/>
      <w:szCs w:val="21"/>
    </w:rPr>
  </w:style>
  <w:style w:type="paragraph" w:styleId="53">
    <w:name w:val="List Bullet 5"/>
    <w:basedOn w:val="a3"/>
    <w:qFormat/>
    <w:pPr>
      <w:widowControl/>
      <w:tabs>
        <w:tab w:val="left" w:pos="552"/>
        <w:tab w:val="left" w:pos="2040"/>
      </w:tabs>
      <w:spacing w:line="360" w:lineRule="exact"/>
      <w:ind w:left="552" w:hanging="420"/>
    </w:pPr>
    <w:rPr>
      <w:rFonts w:eastAsia="楷体_GB2312"/>
      <w:sz w:val="24"/>
    </w:rPr>
  </w:style>
  <w:style w:type="paragraph" w:styleId="82">
    <w:name w:val="toc 8"/>
    <w:basedOn w:val="a3"/>
    <w:next w:val="a3"/>
    <w:uiPriority w:val="39"/>
    <w:qFormat/>
    <w:pPr>
      <w:adjustRightInd w:val="0"/>
      <w:spacing w:line="288" w:lineRule="auto"/>
      <w:ind w:left="1470" w:firstLine="420"/>
      <w:jc w:val="left"/>
      <w:textAlignment w:val="baseline"/>
    </w:pPr>
    <w:rPr>
      <w:sz w:val="18"/>
      <w:szCs w:val="18"/>
    </w:rPr>
  </w:style>
  <w:style w:type="paragraph" w:styleId="36">
    <w:name w:val="index 3"/>
    <w:basedOn w:val="a3"/>
    <w:next w:val="a3"/>
    <w:qFormat/>
    <w:pPr>
      <w:ind w:leftChars="400" w:left="400"/>
    </w:pPr>
  </w:style>
  <w:style w:type="paragraph" w:styleId="af8">
    <w:name w:val="Date"/>
    <w:basedOn w:val="a3"/>
    <w:next w:val="a3"/>
    <w:link w:val="15"/>
    <w:qFormat/>
    <w:rPr>
      <w:rFonts w:eastAsia="黑体"/>
      <w:b/>
      <w:sz w:val="36"/>
    </w:rPr>
  </w:style>
  <w:style w:type="paragraph" w:styleId="22">
    <w:name w:val="Body Text Indent 2"/>
    <w:basedOn w:val="a3"/>
    <w:link w:val="23"/>
    <w:qFormat/>
    <w:pPr>
      <w:ind w:left="900"/>
    </w:pPr>
    <w:rPr>
      <w:rFonts w:ascii="楷体_GB2312" w:eastAsia="楷体_GB2312"/>
      <w:b/>
      <w:sz w:val="28"/>
    </w:rPr>
  </w:style>
  <w:style w:type="paragraph" w:styleId="af9">
    <w:name w:val="Balloon Text"/>
    <w:basedOn w:val="a3"/>
    <w:link w:val="16"/>
    <w:qFormat/>
    <w:rPr>
      <w:sz w:val="18"/>
      <w:szCs w:val="18"/>
    </w:rPr>
  </w:style>
  <w:style w:type="paragraph" w:styleId="afa">
    <w:name w:val="header"/>
    <w:basedOn w:val="a3"/>
    <w:link w:val="17"/>
    <w:uiPriority w:val="99"/>
    <w:qFormat/>
    <w:pPr>
      <w:pBdr>
        <w:bottom w:val="single" w:sz="6" w:space="1" w:color="auto"/>
      </w:pBdr>
      <w:tabs>
        <w:tab w:val="center" w:pos="4153"/>
        <w:tab w:val="right" w:pos="8306"/>
      </w:tabs>
      <w:snapToGrid w:val="0"/>
      <w:jc w:val="center"/>
    </w:pPr>
    <w:rPr>
      <w:sz w:val="18"/>
    </w:rPr>
  </w:style>
  <w:style w:type="paragraph" w:styleId="18">
    <w:name w:val="toc 1"/>
    <w:basedOn w:val="a3"/>
    <w:next w:val="a3"/>
    <w:uiPriority w:val="39"/>
    <w:qFormat/>
    <w:pPr>
      <w:tabs>
        <w:tab w:val="right" w:leader="dot" w:pos="8296"/>
      </w:tabs>
      <w:adjustRightInd w:val="0"/>
      <w:spacing w:before="120" w:after="120" w:line="288" w:lineRule="auto"/>
      <w:textAlignment w:val="baseline"/>
    </w:pPr>
    <w:rPr>
      <w:rFonts w:ascii="黑体" w:eastAsia="黑体" w:hAnsi="宋体"/>
      <w:caps/>
      <w:sz w:val="30"/>
      <w:szCs w:val="30"/>
    </w:rPr>
  </w:style>
  <w:style w:type="paragraph" w:styleId="43">
    <w:name w:val="toc 4"/>
    <w:basedOn w:val="a3"/>
    <w:next w:val="a3"/>
    <w:uiPriority w:val="39"/>
    <w:qFormat/>
    <w:pPr>
      <w:adjustRightInd w:val="0"/>
      <w:spacing w:line="288" w:lineRule="auto"/>
      <w:ind w:left="630" w:firstLine="420"/>
      <w:jc w:val="left"/>
      <w:textAlignment w:val="baseline"/>
    </w:pPr>
    <w:rPr>
      <w:sz w:val="18"/>
      <w:szCs w:val="18"/>
    </w:rPr>
  </w:style>
  <w:style w:type="paragraph" w:styleId="afb">
    <w:name w:val="index heading"/>
    <w:basedOn w:val="a3"/>
    <w:next w:val="19"/>
    <w:semiHidden/>
    <w:qFormat/>
    <w:rPr>
      <w:rFonts w:eastAsia="楷体_GB2312"/>
      <w:sz w:val="26"/>
    </w:rPr>
  </w:style>
  <w:style w:type="paragraph" w:styleId="19">
    <w:name w:val="index 1"/>
    <w:basedOn w:val="a3"/>
    <w:next w:val="a3"/>
    <w:qFormat/>
  </w:style>
  <w:style w:type="paragraph" w:styleId="afc">
    <w:name w:val="Subtitle"/>
    <w:basedOn w:val="a3"/>
    <w:next w:val="a3"/>
    <w:link w:val="1a"/>
    <w:qFormat/>
    <w:pPr>
      <w:spacing w:before="240" w:after="60" w:line="312" w:lineRule="auto"/>
      <w:jc w:val="center"/>
      <w:outlineLvl w:val="1"/>
    </w:pPr>
    <w:rPr>
      <w:rFonts w:ascii="幼圆" w:eastAsia="Times New Roman" w:hAnsi="幼圆"/>
      <w:b/>
      <w:bCs/>
      <w:kern w:val="28"/>
      <w:sz w:val="32"/>
      <w:szCs w:val="32"/>
    </w:rPr>
  </w:style>
  <w:style w:type="paragraph" w:styleId="afd">
    <w:name w:val="footnote text"/>
    <w:basedOn w:val="a3"/>
    <w:link w:val="afe"/>
    <w:qFormat/>
    <w:pPr>
      <w:adjustRightInd w:val="0"/>
      <w:spacing w:after="60" w:line="360" w:lineRule="exact"/>
      <w:ind w:firstLine="425"/>
      <w:jc w:val="left"/>
      <w:textAlignment w:val="baseline"/>
    </w:pPr>
    <w:rPr>
      <w:kern w:val="0"/>
      <w:sz w:val="18"/>
      <w:szCs w:val="18"/>
    </w:rPr>
  </w:style>
  <w:style w:type="paragraph" w:styleId="62">
    <w:name w:val="toc 6"/>
    <w:basedOn w:val="a3"/>
    <w:next w:val="a3"/>
    <w:uiPriority w:val="39"/>
    <w:qFormat/>
    <w:pPr>
      <w:adjustRightInd w:val="0"/>
      <w:spacing w:line="288" w:lineRule="auto"/>
      <w:ind w:left="1050" w:firstLine="420"/>
      <w:jc w:val="left"/>
      <w:textAlignment w:val="baseline"/>
    </w:pPr>
    <w:rPr>
      <w:sz w:val="18"/>
      <w:szCs w:val="18"/>
    </w:rPr>
  </w:style>
  <w:style w:type="paragraph" w:styleId="37">
    <w:name w:val="Body Text Indent 3"/>
    <w:basedOn w:val="a3"/>
    <w:link w:val="38"/>
    <w:qFormat/>
    <w:pPr>
      <w:ind w:leftChars="171" w:left="359" w:firstLineChars="171" w:firstLine="359"/>
    </w:pPr>
  </w:style>
  <w:style w:type="paragraph" w:styleId="72">
    <w:name w:val="index 7"/>
    <w:basedOn w:val="a3"/>
    <w:next w:val="a3"/>
    <w:qFormat/>
    <w:pPr>
      <w:ind w:leftChars="1200" w:left="1200"/>
    </w:pPr>
  </w:style>
  <w:style w:type="paragraph" w:styleId="90">
    <w:name w:val="index 9"/>
    <w:basedOn w:val="a3"/>
    <w:next w:val="a3"/>
    <w:qFormat/>
    <w:pPr>
      <w:ind w:leftChars="1600" w:left="1600"/>
    </w:pPr>
  </w:style>
  <w:style w:type="paragraph" w:styleId="aff">
    <w:name w:val="table of figures"/>
    <w:basedOn w:val="a3"/>
    <w:next w:val="a3"/>
    <w:semiHidden/>
    <w:qFormat/>
    <w:pPr>
      <w:adjustRightInd w:val="0"/>
      <w:ind w:left="420" w:hanging="420"/>
      <w:jc w:val="left"/>
      <w:textAlignment w:val="baseline"/>
    </w:pPr>
    <w:rPr>
      <w:rFonts w:eastAsia="楷体_GB2312"/>
      <w:smallCaps/>
      <w:sz w:val="24"/>
    </w:rPr>
  </w:style>
  <w:style w:type="paragraph" w:styleId="24">
    <w:name w:val="toc 2"/>
    <w:basedOn w:val="a3"/>
    <w:next w:val="a3"/>
    <w:uiPriority w:val="39"/>
    <w:qFormat/>
    <w:pPr>
      <w:adjustRightInd w:val="0"/>
      <w:spacing w:line="288" w:lineRule="auto"/>
      <w:ind w:left="210" w:firstLine="420"/>
      <w:jc w:val="left"/>
      <w:textAlignment w:val="baseline"/>
    </w:pPr>
    <w:rPr>
      <w:smallCaps/>
      <w:sz w:val="20"/>
    </w:rPr>
  </w:style>
  <w:style w:type="paragraph" w:styleId="92">
    <w:name w:val="toc 9"/>
    <w:basedOn w:val="a3"/>
    <w:next w:val="a3"/>
    <w:uiPriority w:val="39"/>
    <w:qFormat/>
    <w:pPr>
      <w:adjustRightInd w:val="0"/>
      <w:spacing w:line="288" w:lineRule="auto"/>
      <w:ind w:left="1680" w:firstLine="420"/>
      <w:jc w:val="left"/>
      <w:textAlignment w:val="baseline"/>
    </w:pPr>
    <w:rPr>
      <w:sz w:val="18"/>
      <w:szCs w:val="18"/>
    </w:rPr>
  </w:style>
  <w:style w:type="paragraph" w:styleId="25">
    <w:name w:val="Body Text 2"/>
    <w:basedOn w:val="a3"/>
    <w:link w:val="26"/>
    <w:qFormat/>
    <w:pPr>
      <w:spacing w:after="120" w:line="480" w:lineRule="auto"/>
    </w:p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20" w:line="288" w:lineRule="auto"/>
      <w:ind w:firstLine="420"/>
      <w:jc w:val="left"/>
      <w:textAlignment w:val="baseline"/>
    </w:pPr>
    <w:rPr>
      <w:rFonts w:ascii="黑体" w:eastAsia="黑体" w:hAnsi="Courier New"/>
      <w:kern w:val="0"/>
      <w:sz w:val="20"/>
    </w:rPr>
  </w:style>
  <w:style w:type="paragraph" w:styleId="aff0">
    <w:name w:val="Normal (Web)"/>
    <w:basedOn w:val="a3"/>
    <w:link w:val="aff1"/>
    <w:qFormat/>
    <w:pPr>
      <w:spacing w:before="100" w:beforeAutospacing="1" w:after="100" w:afterAutospacing="1"/>
      <w:jc w:val="left"/>
    </w:pPr>
    <w:rPr>
      <w:kern w:val="0"/>
      <w:sz w:val="24"/>
    </w:rPr>
  </w:style>
  <w:style w:type="paragraph" w:styleId="27">
    <w:name w:val="index 2"/>
    <w:basedOn w:val="a3"/>
    <w:next w:val="a3"/>
    <w:qFormat/>
    <w:pPr>
      <w:ind w:leftChars="200" w:left="200"/>
    </w:pPr>
  </w:style>
  <w:style w:type="paragraph" w:styleId="aff2">
    <w:name w:val="Title"/>
    <w:basedOn w:val="a3"/>
    <w:link w:val="1b"/>
    <w:qFormat/>
    <w:pPr>
      <w:adjustRightInd w:val="0"/>
      <w:spacing w:before="240" w:after="60" w:line="288" w:lineRule="auto"/>
      <w:ind w:firstLine="420"/>
      <w:jc w:val="center"/>
      <w:textAlignment w:val="baseline"/>
      <w:outlineLvl w:val="0"/>
    </w:pPr>
    <w:rPr>
      <w:rFonts w:ascii="Arial" w:hAnsi="Arial"/>
      <w:b/>
      <w:bCs/>
      <w:sz w:val="32"/>
      <w:szCs w:val="32"/>
    </w:rPr>
  </w:style>
  <w:style w:type="paragraph" w:styleId="aff3">
    <w:name w:val="annotation subject"/>
    <w:basedOn w:val="ad"/>
    <w:next w:val="ad"/>
    <w:link w:val="1c"/>
    <w:qFormat/>
    <w:rPr>
      <w:b/>
      <w:bCs/>
      <w:szCs w:val="24"/>
    </w:rPr>
  </w:style>
  <w:style w:type="paragraph" w:styleId="28">
    <w:name w:val="Body Text First Indent 2"/>
    <w:basedOn w:val="af3"/>
    <w:link w:val="29"/>
    <w:qFormat/>
    <w:pPr>
      <w:spacing w:after="120"/>
      <w:ind w:leftChars="200" w:left="420" w:firstLineChars="200" w:firstLine="420"/>
    </w:pPr>
    <w:rPr>
      <w:rFonts w:ascii="仿宋_GB2312" w:eastAsia="仿宋_GB2312"/>
      <w:b w:val="0"/>
      <w:kern w:val="0"/>
      <w:sz w:val="28"/>
    </w:rPr>
  </w:style>
  <w:style w:type="table" w:styleId="aff4">
    <w:name w:val="Table Grid"/>
    <w:basedOn w:val="a6"/>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page number"/>
    <w:basedOn w:val="a5"/>
    <w:qFormat/>
  </w:style>
  <w:style w:type="character" w:styleId="aff7">
    <w:name w:val="FollowedHyperlink"/>
    <w:uiPriority w:val="99"/>
    <w:qFormat/>
    <w:rPr>
      <w:color w:val="auto"/>
      <w:u w:val="none"/>
    </w:rPr>
  </w:style>
  <w:style w:type="character" w:styleId="aff8">
    <w:name w:val="Emphasis"/>
    <w:qFormat/>
    <w:rPr>
      <w:i/>
    </w:rPr>
  </w:style>
  <w:style w:type="character" w:styleId="HTML1">
    <w:name w:val="HTML Typewriter"/>
    <w:qFormat/>
    <w:rPr>
      <w:rFonts w:ascii="宋体" w:eastAsia="宋体" w:hAnsi="宋体" w:cs="宋体"/>
      <w:sz w:val="24"/>
      <w:szCs w:val="24"/>
    </w:rPr>
  </w:style>
  <w:style w:type="character" w:styleId="aff9">
    <w:name w:val="Hyperlink"/>
    <w:uiPriority w:val="99"/>
    <w:qFormat/>
    <w:rPr>
      <w:color w:val="auto"/>
      <w:u w:val="none"/>
    </w:rPr>
  </w:style>
  <w:style w:type="character" w:styleId="affa">
    <w:name w:val="annotation reference"/>
    <w:qFormat/>
    <w:rPr>
      <w:sz w:val="21"/>
      <w:szCs w:val="21"/>
    </w:rPr>
  </w:style>
  <w:style w:type="character" w:styleId="affb">
    <w:name w:val="footnote reference"/>
    <w:qFormat/>
    <w:rPr>
      <w:rFonts w:ascii="宋体" w:eastAsia="宋体" w:hAnsi="宋体"/>
      <w:vertAlign w:val="superscript"/>
    </w:rPr>
  </w:style>
  <w:style w:type="character" w:customStyle="1" w:styleId="CITE">
    <w:name w:val="CITE"/>
    <w:qFormat/>
    <w:rPr>
      <w:i/>
    </w:rPr>
  </w:style>
  <w:style w:type="character" w:customStyle="1" w:styleId="CharChar35">
    <w:name w:val="Char Char35"/>
    <w:qFormat/>
    <w:rPr>
      <w:rFonts w:ascii="黑体" w:eastAsia="黑体"/>
      <w:b/>
      <w:bCs/>
      <w:kern w:val="44"/>
      <w:sz w:val="44"/>
      <w:szCs w:val="44"/>
    </w:rPr>
  </w:style>
  <w:style w:type="character" w:customStyle="1" w:styleId="CharChar26">
    <w:name w:val="Char Char26"/>
    <w:qFormat/>
    <w:rPr>
      <w:rFonts w:ascii="仿宋_GB2312" w:eastAsia="仿宋_GB2312"/>
      <w:sz w:val="28"/>
    </w:rPr>
  </w:style>
  <w:style w:type="character" w:customStyle="1" w:styleId="Char1">
    <w:name w:val="文档结构图 Char1"/>
    <w:qFormat/>
    <w:rPr>
      <w:rFonts w:ascii="华文细黑"/>
      <w:kern w:val="2"/>
      <w:sz w:val="18"/>
      <w:szCs w:val="18"/>
    </w:rPr>
  </w:style>
  <w:style w:type="character" w:customStyle="1" w:styleId="2Char1">
    <w:name w:val="正文首行缩进 2 Char1"/>
    <w:qFormat/>
    <w:rPr>
      <w:b/>
      <w:kern w:val="2"/>
      <w:sz w:val="30"/>
    </w:rPr>
  </w:style>
  <w:style w:type="character" w:customStyle="1" w:styleId="af4">
    <w:name w:val="正文文本缩进 字符"/>
    <w:link w:val="af3"/>
    <w:qFormat/>
    <w:rPr>
      <w:b/>
      <w:kern w:val="2"/>
      <w:sz w:val="30"/>
    </w:rPr>
  </w:style>
  <w:style w:type="character" w:customStyle="1" w:styleId="4CharChar">
    <w:name w:val="标题4 Char Char"/>
    <w:link w:val="44"/>
    <w:qFormat/>
    <w:rPr>
      <w:rFonts w:ascii="Arial" w:hAnsi="Arial"/>
      <w:b/>
      <w:bCs/>
      <w:sz w:val="24"/>
      <w:szCs w:val="32"/>
    </w:rPr>
  </w:style>
  <w:style w:type="paragraph" w:customStyle="1" w:styleId="44">
    <w:name w:val="标题4"/>
    <w:basedOn w:val="21"/>
    <w:next w:val="42"/>
    <w:link w:val="4CharChar"/>
    <w:qFormat/>
    <w:pPr>
      <w:keepLines/>
      <w:spacing w:before="260" w:after="260" w:line="413" w:lineRule="auto"/>
      <w:jc w:val="both"/>
    </w:pPr>
    <w:rPr>
      <w:rFonts w:ascii="Arial" w:eastAsia="宋体" w:hAnsi="Arial"/>
      <w:kern w:val="0"/>
      <w:sz w:val="24"/>
      <w:szCs w:val="32"/>
    </w:rPr>
  </w:style>
  <w:style w:type="character" w:customStyle="1" w:styleId="CharChar14">
    <w:name w:val="Char Char14"/>
    <w:qFormat/>
    <w:rPr>
      <w:rFonts w:ascii="仿宋_GB2312" w:eastAsia="仿宋_GB2312"/>
      <w:sz w:val="28"/>
    </w:rPr>
  </w:style>
  <w:style w:type="character" w:customStyle="1" w:styleId="CharChar20">
    <w:name w:val="Char Char20"/>
    <w:qFormat/>
    <w:rPr>
      <w:rFonts w:ascii="宋体" w:hAnsi="宋体"/>
      <w:sz w:val="24"/>
      <w:szCs w:val="24"/>
    </w:rPr>
  </w:style>
  <w:style w:type="character" w:customStyle="1" w:styleId="91">
    <w:name w:val="标题 9 字符1"/>
    <w:link w:val="9"/>
    <w:qFormat/>
    <w:rPr>
      <w:rFonts w:ascii="Arial" w:eastAsia="黑体" w:hAnsi="Arial"/>
      <w:kern w:val="2"/>
      <w:sz w:val="21"/>
      <w:szCs w:val="24"/>
    </w:rPr>
  </w:style>
  <w:style w:type="character" w:customStyle="1" w:styleId="14">
    <w:name w:val="正文文本 字符1"/>
    <w:link w:val="af2"/>
    <w:qFormat/>
    <w:rPr>
      <w:rFonts w:ascii="华文中宋" w:eastAsia="华文中宋"/>
      <w:bCs/>
      <w:kern w:val="2"/>
      <w:sz w:val="28"/>
    </w:rPr>
  </w:style>
  <w:style w:type="character" w:customStyle="1" w:styleId="HTML0">
    <w:name w:val="HTML 预设格式 字符"/>
    <w:link w:val="HTML"/>
    <w:qFormat/>
    <w:rPr>
      <w:rFonts w:ascii="黑体" w:eastAsia="黑体" w:hAnsi="Courier New"/>
    </w:rPr>
  </w:style>
  <w:style w:type="character" w:customStyle="1" w:styleId="Parahead">
    <w:name w:val="Para head"/>
    <w:qFormat/>
    <w:rPr>
      <w:rFonts w:ascii="Arial" w:eastAsia="Times New Roman" w:hAnsi="Arial"/>
      <w:sz w:val="20"/>
    </w:rPr>
  </w:style>
  <w:style w:type="character" w:customStyle="1" w:styleId="CharChar9">
    <w:name w:val="Char Char9"/>
    <w:qFormat/>
    <w:rPr>
      <w:kern w:val="2"/>
      <w:sz w:val="30"/>
      <w:szCs w:val="24"/>
    </w:rPr>
  </w:style>
  <w:style w:type="character" w:customStyle="1" w:styleId="Char2">
    <w:name w:val="引用 Char2"/>
    <w:uiPriority w:val="29"/>
    <w:qFormat/>
    <w:rPr>
      <w:rFonts w:ascii="Times New Roman" w:eastAsia="宋体" w:hAnsi="Times New Roman" w:cs="Times New Roman"/>
      <w:i/>
      <w:iCs/>
      <w:color w:val="000000"/>
      <w:szCs w:val="24"/>
    </w:rPr>
  </w:style>
  <w:style w:type="character" w:customStyle="1" w:styleId="CharChar24">
    <w:name w:val="Char Char24"/>
    <w:qFormat/>
    <w:rPr>
      <w:kern w:val="2"/>
      <w:sz w:val="18"/>
      <w:szCs w:val="18"/>
    </w:rPr>
  </w:style>
  <w:style w:type="character" w:customStyle="1" w:styleId="affc">
    <w:name w:val="批注框文本 字符"/>
    <w:qFormat/>
    <w:rPr>
      <w:rFonts w:ascii="宋体" w:hAnsi="Times New Roman"/>
      <w:sz w:val="18"/>
      <w:szCs w:val="18"/>
    </w:rPr>
  </w:style>
  <w:style w:type="character" w:customStyle="1" w:styleId="affd">
    <w:name w:val="批注文字 字符"/>
    <w:qFormat/>
    <w:rPr>
      <w:kern w:val="2"/>
      <w:sz w:val="21"/>
      <w:szCs w:val="22"/>
    </w:rPr>
  </w:style>
  <w:style w:type="character" w:customStyle="1" w:styleId="affe">
    <w:name w:val="列出段落 字符"/>
    <w:link w:val="afff"/>
    <w:uiPriority w:val="34"/>
    <w:qFormat/>
    <w:rPr>
      <w:rFonts w:ascii="Calibri" w:hAnsi="Calibri"/>
      <w:kern w:val="2"/>
      <w:sz w:val="21"/>
      <w:szCs w:val="22"/>
    </w:rPr>
  </w:style>
  <w:style w:type="paragraph" w:styleId="afff">
    <w:name w:val="List Paragraph"/>
    <w:basedOn w:val="a3"/>
    <w:link w:val="affe"/>
    <w:uiPriority w:val="34"/>
    <w:qFormat/>
    <w:pPr>
      <w:ind w:firstLineChars="200" w:firstLine="420"/>
    </w:pPr>
    <w:rPr>
      <w:rFonts w:ascii="Calibri" w:hAnsi="Calibri"/>
      <w:szCs w:val="22"/>
    </w:rPr>
  </w:style>
  <w:style w:type="character" w:customStyle="1" w:styleId="3Char1">
    <w:name w:val="正文文本 3 Char1"/>
    <w:qFormat/>
    <w:rPr>
      <w:kern w:val="2"/>
      <w:sz w:val="16"/>
      <w:szCs w:val="16"/>
    </w:rPr>
  </w:style>
  <w:style w:type="character" w:customStyle="1" w:styleId="Char">
    <w:name w:val="正文文本缩进 Char"/>
    <w:qFormat/>
    <w:rPr>
      <w:rFonts w:ascii="仿宋_GB2312" w:eastAsia="仿宋_GB2312"/>
      <w:sz w:val="28"/>
      <w:lang w:val="en-US" w:eastAsia="zh-CN" w:bidi="ar-SA"/>
    </w:rPr>
  </w:style>
  <w:style w:type="character" w:customStyle="1" w:styleId="1d">
    <w:name w:val="不明显参考1"/>
    <w:qFormat/>
    <w:rPr>
      <w:smallCaps/>
      <w:color w:val="C0504D"/>
      <w:u w:val="single"/>
    </w:rPr>
  </w:style>
  <w:style w:type="character" w:customStyle="1" w:styleId="38">
    <w:name w:val="正文文本缩进 3 字符"/>
    <w:link w:val="37"/>
    <w:qFormat/>
    <w:rPr>
      <w:kern w:val="2"/>
      <w:sz w:val="21"/>
    </w:rPr>
  </w:style>
  <w:style w:type="character" w:customStyle="1" w:styleId="Char10">
    <w:name w:val="正文文本缩进 Char1"/>
    <w:uiPriority w:val="99"/>
    <w:qFormat/>
    <w:rPr>
      <w:rFonts w:ascii="仿宋_GB2312" w:eastAsia="仿宋_GB2312"/>
      <w:sz w:val="28"/>
    </w:rPr>
  </w:style>
  <w:style w:type="character" w:customStyle="1" w:styleId="Char3">
    <w:name w:val="副标题 Char3"/>
    <w:qFormat/>
    <w:rPr>
      <w:rFonts w:ascii="Cambria" w:hAnsi="Cambria" w:cs="Times New Roman"/>
      <w:b/>
      <w:bCs/>
      <w:kern w:val="28"/>
      <w:sz w:val="32"/>
      <w:szCs w:val="32"/>
    </w:rPr>
  </w:style>
  <w:style w:type="character" w:customStyle="1" w:styleId="Char11">
    <w:name w:val="引用 Char1"/>
    <w:uiPriority w:val="29"/>
    <w:qFormat/>
    <w:rPr>
      <w:i/>
      <w:iCs/>
      <w:color w:val="000000"/>
      <w:kern w:val="2"/>
      <w:sz w:val="21"/>
      <w:szCs w:val="24"/>
    </w:rPr>
  </w:style>
  <w:style w:type="character" w:customStyle="1" w:styleId="CharChar23">
    <w:name w:val="Char Char23"/>
    <w:qFormat/>
    <w:rPr>
      <w:b/>
      <w:bCs/>
      <w:kern w:val="2"/>
      <w:sz w:val="24"/>
      <w:szCs w:val="24"/>
    </w:rPr>
  </w:style>
  <w:style w:type="character" w:customStyle="1" w:styleId="HTMLMarkup">
    <w:name w:val="HTML Markup"/>
    <w:qFormat/>
    <w:rPr>
      <w:vanish/>
      <w:color w:val="FF0000"/>
    </w:rPr>
  </w:style>
  <w:style w:type="character" w:customStyle="1" w:styleId="39">
    <w:name w:val="标题 3 字符"/>
    <w:qFormat/>
    <w:rPr>
      <w:b/>
      <w:bCs/>
      <w:kern w:val="2"/>
      <w:sz w:val="32"/>
      <w:szCs w:val="32"/>
    </w:rPr>
  </w:style>
  <w:style w:type="character" w:customStyle="1" w:styleId="Typewriter">
    <w:name w:val="Typewriter"/>
    <w:qFormat/>
    <w:rPr>
      <w:rFonts w:ascii="华文细黑" w:hAnsi="华文细黑"/>
      <w:sz w:val="20"/>
    </w:rPr>
  </w:style>
  <w:style w:type="character" w:customStyle="1" w:styleId="378020Char">
    <w:name w:val="样式 标题 3 + (中文) 黑体 小四 非加粗 段前: 7.8 磅 段后: 0 磅 行距: 固定值 20 磅 Char"/>
    <w:qFormat/>
    <w:rPr>
      <w:rFonts w:ascii="幼圆" w:eastAsia="幼圆" w:hAnsi="华文细黑" w:cs="华文细黑"/>
      <w:b/>
      <w:bCs/>
      <w:kern w:val="2"/>
      <w:sz w:val="24"/>
      <w:lang w:val="en-US" w:eastAsia="zh-CN" w:bidi="ar-SA"/>
    </w:rPr>
  </w:style>
  <w:style w:type="character" w:customStyle="1" w:styleId="17">
    <w:name w:val="页眉 字符1"/>
    <w:link w:val="afa"/>
    <w:uiPriority w:val="99"/>
    <w:qFormat/>
    <w:rPr>
      <w:kern w:val="2"/>
      <w:sz w:val="18"/>
    </w:rPr>
  </w:style>
  <w:style w:type="character" w:customStyle="1" w:styleId="CharChar6">
    <w:name w:val="Char Char6"/>
    <w:qFormat/>
    <w:rPr>
      <w:kern w:val="2"/>
      <w:sz w:val="21"/>
      <w:szCs w:val="24"/>
    </w:rPr>
  </w:style>
  <w:style w:type="character" w:customStyle="1" w:styleId="210">
    <w:name w:val="标题 2 字符1"/>
    <w:link w:val="21"/>
    <w:uiPriority w:val="9"/>
    <w:qFormat/>
    <w:rPr>
      <w:rFonts w:ascii="楷体_GB2312" w:eastAsia="楷体_GB2312"/>
      <w:b/>
      <w:bCs/>
      <w:kern w:val="2"/>
      <w:sz w:val="18"/>
    </w:rPr>
  </w:style>
  <w:style w:type="character" w:customStyle="1" w:styleId="a9">
    <w:name w:val="正文缩进 字符"/>
    <w:link w:val="a8"/>
    <w:qFormat/>
    <w:rPr>
      <w:kern w:val="2"/>
      <w:sz w:val="21"/>
    </w:rPr>
  </w:style>
  <w:style w:type="character" w:customStyle="1" w:styleId="afff0">
    <w:name w:val="引用 字符"/>
    <w:qFormat/>
    <w:rPr>
      <w:i/>
      <w:iCs/>
      <w:color w:val="000000"/>
      <w:kern w:val="2"/>
      <w:sz w:val="21"/>
      <w:szCs w:val="22"/>
    </w:rPr>
  </w:style>
  <w:style w:type="character" w:customStyle="1" w:styleId="1a">
    <w:name w:val="副标题 字符1"/>
    <w:link w:val="afc"/>
    <w:qFormat/>
    <w:rPr>
      <w:rFonts w:ascii="幼圆" w:eastAsia="Times New Roman" w:hAnsi="幼圆"/>
      <w:b/>
      <w:bCs/>
      <w:kern w:val="28"/>
      <w:sz w:val="32"/>
      <w:szCs w:val="32"/>
      <w:lang w:val="en-US" w:eastAsia="zh-CN"/>
    </w:rPr>
  </w:style>
  <w:style w:type="character" w:customStyle="1" w:styleId="af1">
    <w:name w:val="结束语 字符"/>
    <w:link w:val="af0"/>
    <w:qFormat/>
    <w:rPr>
      <w:kern w:val="2"/>
      <w:sz w:val="28"/>
      <w:szCs w:val="24"/>
    </w:rPr>
  </w:style>
  <w:style w:type="character" w:customStyle="1" w:styleId="1e">
    <w:name w:val="书籍标题1"/>
    <w:qFormat/>
    <w:rPr>
      <w:b/>
      <w:bCs/>
      <w:smallCaps/>
      <w:spacing w:val="5"/>
    </w:rPr>
  </w:style>
  <w:style w:type="character" w:customStyle="1" w:styleId="afff1">
    <w:name w:val="副标题 字符"/>
    <w:qFormat/>
    <w:rPr>
      <w:rFonts w:ascii="Cambria" w:hAnsi="Cambria" w:cs="Times New Roman"/>
      <w:b/>
      <w:bCs/>
      <w:kern w:val="28"/>
      <w:sz w:val="32"/>
      <w:szCs w:val="32"/>
    </w:rPr>
  </w:style>
  <w:style w:type="character" w:customStyle="1" w:styleId="CharChar1">
    <w:name w:val="Char Char1"/>
    <w:qFormat/>
    <w:rPr>
      <w:rFonts w:ascii="幼圆" w:eastAsia="幼圆" w:hAnsi="Tahoma" w:cs="Tahoma"/>
      <w:b/>
      <w:bCs/>
      <w:kern w:val="2"/>
      <w:sz w:val="32"/>
      <w:szCs w:val="32"/>
      <w:lang w:val="en-US" w:eastAsia="zh-CN" w:bidi="ar-SA"/>
    </w:rPr>
  </w:style>
  <w:style w:type="character" w:customStyle="1" w:styleId="afff2">
    <w:name w:val="批注主题 字符"/>
    <w:qFormat/>
    <w:rPr>
      <w:rFonts w:ascii="宋体" w:hAnsi="Times New Roman"/>
      <w:b/>
      <w:bCs/>
      <w:sz w:val="28"/>
    </w:rPr>
  </w:style>
  <w:style w:type="character" w:customStyle="1" w:styleId="73">
    <w:name w:val="标题 7 字符"/>
    <w:qFormat/>
    <w:rPr>
      <w:b/>
      <w:bCs/>
      <w:kern w:val="2"/>
      <w:sz w:val="24"/>
      <w:szCs w:val="24"/>
    </w:rPr>
  </w:style>
  <w:style w:type="character" w:customStyle="1" w:styleId="41">
    <w:name w:val="标题 4 字符"/>
    <w:link w:val="40"/>
    <w:qFormat/>
    <w:rPr>
      <w:rFonts w:eastAsia="楷体_GB2312"/>
      <w:b/>
      <w:bCs/>
      <w:kern w:val="2"/>
      <w:sz w:val="13"/>
    </w:rPr>
  </w:style>
  <w:style w:type="character" w:customStyle="1" w:styleId="CharChar21">
    <w:name w:val="Char Char21"/>
    <w:qFormat/>
    <w:rPr>
      <w:rFonts w:ascii="Arial" w:hAnsi="Arial" w:cs="Arial"/>
      <w:b/>
      <w:bCs/>
      <w:kern w:val="2"/>
      <w:sz w:val="32"/>
      <w:szCs w:val="32"/>
    </w:rPr>
  </w:style>
  <w:style w:type="character" w:customStyle="1" w:styleId="Char0">
    <w:name w:val="表格正文 Char"/>
    <w:link w:val="afff3"/>
    <w:qFormat/>
    <w:rPr>
      <w:kern w:val="2"/>
      <w:sz w:val="21"/>
      <w:szCs w:val="24"/>
    </w:rPr>
  </w:style>
  <w:style w:type="paragraph" w:customStyle="1" w:styleId="afff3">
    <w:name w:val="表格正文"/>
    <w:basedOn w:val="a3"/>
    <w:link w:val="Char0"/>
    <w:qFormat/>
    <w:rPr>
      <w:szCs w:val="24"/>
    </w:rPr>
  </w:style>
  <w:style w:type="character" w:customStyle="1" w:styleId="CharChar">
    <w:name w:val="Char Char"/>
    <w:qFormat/>
    <w:rPr>
      <w:rFonts w:eastAsia="宋体"/>
      <w:b/>
      <w:bCs/>
      <w:sz w:val="32"/>
      <w:szCs w:val="44"/>
      <w:lang w:val="en-US" w:eastAsia="zh-CN" w:bidi="ar-SA"/>
    </w:rPr>
  </w:style>
  <w:style w:type="character" w:customStyle="1" w:styleId="afff4">
    <w:name w:val="正文文本 字符"/>
    <w:qFormat/>
    <w:rPr>
      <w:rFonts w:ascii="Times New Roman" w:hAnsi="Times New Roman"/>
    </w:rPr>
  </w:style>
  <w:style w:type="character" w:customStyle="1" w:styleId="1f">
    <w:name w:val="引用 字符1"/>
    <w:link w:val="afff5"/>
    <w:qFormat/>
    <w:rPr>
      <w:i/>
      <w:iCs/>
      <w:color w:val="000000"/>
      <w:kern w:val="2"/>
      <w:sz w:val="21"/>
      <w:szCs w:val="22"/>
    </w:rPr>
  </w:style>
  <w:style w:type="paragraph" w:styleId="afff5">
    <w:name w:val="Quote"/>
    <w:basedOn w:val="a3"/>
    <w:next w:val="a3"/>
    <w:link w:val="1f"/>
    <w:qFormat/>
    <w:rPr>
      <w:i/>
      <w:iCs/>
      <w:color w:val="000000"/>
      <w:szCs w:val="22"/>
    </w:rPr>
  </w:style>
  <w:style w:type="character" w:customStyle="1" w:styleId="CharCharChar">
    <w:name w:val="Char Char Char"/>
    <w:qFormat/>
    <w:rPr>
      <w:rFonts w:ascii="宋体" w:eastAsia="宋体" w:hAnsi="宋体"/>
      <w:b/>
      <w:sz w:val="24"/>
      <w:lang w:val="en-US" w:eastAsia="zh-CN" w:bidi="ar-SA"/>
    </w:rPr>
  </w:style>
  <w:style w:type="character" w:customStyle="1" w:styleId="CharChar10">
    <w:name w:val="Char Char10"/>
    <w:qFormat/>
    <w:rPr>
      <w:rFonts w:ascii="黑体" w:eastAsia="黑体" w:hAnsi="Courier New"/>
    </w:rPr>
  </w:style>
  <w:style w:type="character" w:customStyle="1" w:styleId="textcontents">
    <w:name w:val="textcontents"/>
    <w:qFormat/>
    <w:rPr>
      <w:rFonts w:cs="Cambria"/>
    </w:rPr>
  </w:style>
  <w:style w:type="character" w:customStyle="1" w:styleId="1f0">
    <w:name w:val="明显强调1"/>
    <w:qFormat/>
    <w:rPr>
      <w:b/>
      <w:bCs/>
      <w:i/>
      <w:iCs/>
      <w:color w:val="4F81BD"/>
    </w:rPr>
  </w:style>
  <w:style w:type="character" w:customStyle="1" w:styleId="Char12">
    <w:name w:val="标题 Char1"/>
    <w:uiPriority w:val="10"/>
    <w:qFormat/>
    <w:rPr>
      <w:rFonts w:ascii="Cambria" w:eastAsia="宋体" w:hAnsi="Cambria" w:cs="Times New Roman"/>
      <w:b/>
      <w:bCs/>
      <w:sz w:val="32"/>
      <w:szCs w:val="32"/>
    </w:rPr>
  </w:style>
  <w:style w:type="character" w:customStyle="1" w:styleId="54">
    <w:name w:val="标题 5 字符"/>
    <w:qFormat/>
    <w:rPr>
      <w:b/>
      <w:bCs/>
      <w:kern w:val="2"/>
      <w:sz w:val="28"/>
      <w:szCs w:val="28"/>
    </w:rPr>
  </w:style>
  <w:style w:type="character" w:customStyle="1" w:styleId="Char13">
    <w:name w:val="明显引用 Char1"/>
    <w:uiPriority w:val="30"/>
    <w:qFormat/>
    <w:rPr>
      <w:b/>
      <w:bCs/>
      <w:i/>
      <w:iCs/>
      <w:color w:val="4F81BD"/>
      <w:kern w:val="2"/>
      <w:sz w:val="21"/>
      <w:szCs w:val="24"/>
    </w:rPr>
  </w:style>
  <w:style w:type="character" w:customStyle="1" w:styleId="Char4">
    <w:name w:val="批注文字 Char"/>
    <w:qFormat/>
    <w:rPr>
      <w:kern w:val="2"/>
      <w:sz w:val="21"/>
      <w:szCs w:val="24"/>
    </w:rPr>
  </w:style>
  <w:style w:type="character" w:customStyle="1" w:styleId="CharChar30">
    <w:name w:val="Char Char30"/>
    <w:qFormat/>
    <w:rPr>
      <w:b/>
      <w:kern w:val="2"/>
      <w:sz w:val="24"/>
      <w:szCs w:val="24"/>
    </w:rPr>
  </w:style>
  <w:style w:type="character" w:customStyle="1" w:styleId="15">
    <w:name w:val="日期 字符1"/>
    <w:link w:val="af8"/>
    <w:qFormat/>
    <w:rPr>
      <w:rFonts w:eastAsia="黑体"/>
      <w:b/>
      <w:kern w:val="2"/>
      <w:sz w:val="36"/>
    </w:rPr>
  </w:style>
  <w:style w:type="character" w:customStyle="1" w:styleId="1f1">
    <w:name w:val="明显参考1"/>
    <w:qFormat/>
    <w:rPr>
      <w:b/>
      <w:bCs/>
      <w:smallCaps/>
      <w:color w:val="C0504D"/>
      <w:spacing w:val="5"/>
      <w:u w:val="single"/>
    </w:rPr>
  </w:style>
  <w:style w:type="character" w:customStyle="1" w:styleId="71">
    <w:name w:val="标题 7 字符1"/>
    <w:link w:val="7"/>
    <w:qFormat/>
    <w:rPr>
      <w:b/>
      <w:kern w:val="2"/>
      <w:sz w:val="24"/>
      <w:szCs w:val="24"/>
    </w:rPr>
  </w:style>
  <w:style w:type="character" w:customStyle="1" w:styleId="81">
    <w:name w:val="标题 8 字符1"/>
    <w:link w:val="8"/>
    <w:qFormat/>
    <w:rPr>
      <w:rFonts w:ascii="Arial" w:eastAsia="黑体" w:hAnsi="Arial"/>
      <w:kern w:val="2"/>
      <w:sz w:val="24"/>
      <w:szCs w:val="24"/>
    </w:rPr>
  </w:style>
  <w:style w:type="character" w:customStyle="1" w:styleId="Char20">
    <w:name w:val="副标题 Char2"/>
    <w:uiPriority w:val="11"/>
    <w:qFormat/>
    <w:rPr>
      <w:rFonts w:ascii="Cambria" w:eastAsia="宋体" w:hAnsi="Cambria" w:cs="Times New Roman"/>
      <w:b/>
      <w:bCs/>
      <w:kern w:val="28"/>
      <w:sz w:val="32"/>
      <w:szCs w:val="32"/>
    </w:rPr>
  </w:style>
  <w:style w:type="character" w:customStyle="1" w:styleId="Char30">
    <w:name w:val="明显引用 Char3"/>
    <w:uiPriority w:val="99"/>
    <w:qFormat/>
    <w:rPr>
      <w:b/>
      <w:bCs/>
      <w:i/>
      <w:iCs/>
      <w:color w:val="4F81BD"/>
      <w:kern w:val="2"/>
      <w:sz w:val="21"/>
    </w:rPr>
  </w:style>
  <w:style w:type="character" w:customStyle="1" w:styleId="Char14">
    <w:name w:val="副标题 Char1"/>
    <w:uiPriority w:val="11"/>
    <w:qFormat/>
    <w:rPr>
      <w:rFonts w:ascii="幼圆" w:hAnsi="幼圆" w:cs="Cambria"/>
      <w:b/>
      <w:bCs/>
      <w:kern w:val="28"/>
      <w:sz w:val="32"/>
      <w:szCs w:val="32"/>
    </w:rPr>
  </w:style>
  <w:style w:type="character" w:customStyle="1" w:styleId="afff6">
    <w:name w:val="页眉 字符"/>
    <w:qFormat/>
    <w:rPr>
      <w:kern w:val="2"/>
      <w:sz w:val="18"/>
      <w:szCs w:val="18"/>
    </w:rPr>
  </w:style>
  <w:style w:type="character" w:customStyle="1" w:styleId="63">
    <w:name w:val="标题 6 字符"/>
    <w:qFormat/>
    <w:rPr>
      <w:rFonts w:ascii="Cambria" w:eastAsia="宋体" w:hAnsi="Cambria" w:cs="Times New Roman"/>
      <w:b/>
      <w:bCs/>
      <w:kern w:val="2"/>
      <w:sz w:val="24"/>
      <w:szCs w:val="24"/>
    </w:rPr>
  </w:style>
  <w:style w:type="character" w:customStyle="1" w:styleId="31">
    <w:name w:val="标题 3 字符1"/>
    <w:link w:val="30"/>
    <w:qFormat/>
    <w:rPr>
      <w:rFonts w:eastAsia="楷体_GB2312"/>
      <w:b/>
      <w:bCs/>
      <w:kern w:val="2"/>
      <w:sz w:val="15"/>
    </w:rPr>
  </w:style>
  <w:style w:type="character" w:customStyle="1" w:styleId="CharChar7">
    <w:name w:val="Char Char7"/>
    <w:qFormat/>
    <w:rPr>
      <w:rFonts w:ascii="幼圆" w:eastAsia="Times New Roman" w:hAnsi="幼圆"/>
      <w:b/>
      <w:bCs/>
      <w:kern w:val="28"/>
      <w:sz w:val="32"/>
      <w:szCs w:val="32"/>
      <w:lang w:val="en-US" w:eastAsia="zh-CN"/>
    </w:rPr>
  </w:style>
  <w:style w:type="character" w:customStyle="1" w:styleId="Char15">
    <w:name w:val="正文文本 Char1"/>
    <w:qFormat/>
    <w:rPr>
      <w:kern w:val="2"/>
      <w:sz w:val="21"/>
      <w:szCs w:val="22"/>
    </w:rPr>
  </w:style>
  <w:style w:type="character" w:customStyle="1" w:styleId="CharChar8">
    <w:name w:val="Char Char8"/>
    <w:qFormat/>
    <w:rPr>
      <w:kern w:val="2"/>
      <w:sz w:val="28"/>
      <w:szCs w:val="24"/>
    </w:rPr>
  </w:style>
  <w:style w:type="character" w:customStyle="1" w:styleId="Char31">
    <w:name w:val="标题 Char3"/>
    <w:uiPriority w:val="10"/>
    <w:qFormat/>
    <w:rPr>
      <w:rFonts w:ascii="Cambria" w:hAnsi="Cambria" w:cs="Times New Roman"/>
      <w:b/>
      <w:bCs/>
      <w:kern w:val="2"/>
      <w:sz w:val="32"/>
      <w:szCs w:val="32"/>
    </w:rPr>
  </w:style>
  <w:style w:type="character" w:customStyle="1" w:styleId="CharChar27">
    <w:name w:val="Char Char27"/>
    <w:qFormat/>
    <w:rPr>
      <w:rFonts w:ascii="楷体_GB2312" w:eastAsia="楷体_GB2312"/>
      <w:kern w:val="2"/>
      <w:sz w:val="24"/>
      <w:szCs w:val="24"/>
    </w:rPr>
  </w:style>
  <w:style w:type="character" w:customStyle="1" w:styleId="Char32">
    <w:name w:val="正文文本缩进 Char3"/>
    <w:qFormat/>
    <w:rPr>
      <w:b/>
      <w:kern w:val="2"/>
      <w:sz w:val="30"/>
    </w:rPr>
  </w:style>
  <w:style w:type="character" w:customStyle="1" w:styleId="CharChar13">
    <w:name w:val="Char Char13"/>
    <w:qFormat/>
    <w:rPr>
      <w:kern w:val="2"/>
      <w:sz w:val="28"/>
      <w:szCs w:val="24"/>
    </w:rPr>
  </w:style>
  <w:style w:type="character" w:customStyle="1" w:styleId="Comment">
    <w:name w:val="Comment"/>
    <w:qFormat/>
    <w:rPr>
      <w:vanish/>
    </w:rPr>
  </w:style>
  <w:style w:type="character" w:customStyle="1" w:styleId="CharChar32">
    <w:name w:val="Char Char32"/>
    <w:qFormat/>
    <w:rPr>
      <w:rFonts w:ascii="黑体" w:eastAsia="黑体"/>
      <w:b/>
      <w:bCs/>
      <w:kern w:val="2"/>
      <w:sz w:val="28"/>
      <w:szCs w:val="28"/>
    </w:rPr>
  </w:style>
  <w:style w:type="character" w:customStyle="1" w:styleId="CharChar17">
    <w:name w:val="Char Char17"/>
    <w:qFormat/>
    <w:rPr>
      <w:kern w:val="2"/>
      <w:sz w:val="18"/>
      <w:szCs w:val="18"/>
    </w:rPr>
  </w:style>
  <w:style w:type="character" w:customStyle="1" w:styleId="CharChar0">
    <w:name w:val="批注文字 Char Char"/>
    <w:qFormat/>
    <w:rPr>
      <w:rFonts w:ascii="华文细黑" w:eastAsia="华文细黑" w:hAnsi="Cambria" w:cs="Cambria"/>
      <w:sz w:val="28"/>
      <w:szCs w:val="20"/>
    </w:rPr>
  </w:style>
  <w:style w:type="character" w:customStyle="1" w:styleId="CharChar12">
    <w:name w:val="Char Char12"/>
    <w:qFormat/>
    <w:rPr>
      <w:rFonts w:eastAsia="宋体"/>
      <w:kern w:val="2"/>
      <w:sz w:val="18"/>
      <w:szCs w:val="18"/>
      <w:lang w:val="en-US" w:eastAsia="zh-CN" w:bidi="ar-SA"/>
    </w:rPr>
  </w:style>
  <w:style w:type="character" w:customStyle="1" w:styleId="Char16">
    <w:name w:val="脚注文本 Char1"/>
    <w:uiPriority w:val="99"/>
    <w:qFormat/>
    <w:rPr>
      <w:kern w:val="2"/>
      <w:sz w:val="18"/>
      <w:szCs w:val="18"/>
    </w:rPr>
  </w:style>
  <w:style w:type="character" w:customStyle="1" w:styleId="Definition">
    <w:name w:val="Definition"/>
    <w:qFormat/>
    <w:rPr>
      <w:i/>
    </w:rPr>
  </w:style>
  <w:style w:type="character" w:customStyle="1" w:styleId="1f2">
    <w:name w:val="明显引用 字符1"/>
    <w:link w:val="afff7"/>
    <w:qFormat/>
    <w:rPr>
      <w:b/>
      <w:bCs/>
      <w:i/>
      <w:iCs/>
      <w:color w:val="4F81BD"/>
      <w:kern w:val="2"/>
      <w:sz w:val="21"/>
      <w:szCs w:val="22"/>
    </w:rPr>
  </w:style>
  <w:style w:type="paragraph" w:styleId="afff7">
    <w:name w:val="Intense Quote"/>
    <w:basedOn w:val="a3"/>
    <w:next w:val="a3"/>
    <w:link w:val="1f2"/>
    <w:qFormat/>
    <w:pPr>
      <w:pBdr>
        <w:bottom w:val="single" w:sz="4" w:space="4" w:color="4F81BD"/>
      </w:pBdr>
      <w:spacing w:before="200" w:after="280"/>
      <w:ind w:left="936" w:right="936"/>
    </w:pPr>
    <w:rPr>
      <w:b/>
      <w:bCs/>
      <w:i/>
      <w:iCs/>
      <w:color w:val="4F81BD"/>
      <w:szCs w:val="22"/>
    </w:rPr>
  </w:style>
  <w:style w:type="character" w:customStyle="1" w:styleId="26">
    <w:name w:val="正文文本 2 字符"/>
    <w:link w:val="25"/>
    <w:qFormat/>
    <w:rPr>
      <w:kern w:val="2"/>
      <w:sz w:val="21"/>
    </w:rPr>
  </w:style>
  <w:style w:type="character" w:customStyle="1" w:styleId="afff8">
    <w:name w:val="明显引用 字符"/>
    <w:qFormat/>
    <w:rPr>
      <w:b/>
      <w:bCs/>
      <w:i/>
      <w:iCs/>
      <w:color w:val="4F81BD"/>
      <w:kern w:val="2"/>
      <w:sz w:val="21"/>
      <w:szCs w:val="22"/>
    </w:rPr>
  </w:style>
  <w:style w:type="character" w:customStyle="1" w:styleId="Char21">
    <w:name w:val="标题 Char2"/>
    <w:qFormat/>
    <w:rPr>
      <w:rFonts w:ascii="Cambria" w:eastAsia="宋体" w:hAnsi="Cambria" w:cs="Times New Roman"/>
      <w:b/>
      <w:bCs/>
      <w:sz w:val="32"/>
      <w:szCs w:val="32"/>
    </w:rPr>
  </w:style>
  <w:style w:type="character" w:customStyle="1" w:styleId="afff9">
    <w:name w:val="页脚 字符"/>
    <w:qFormat/>
    <w:rPr>
      <w:kern w:val="2"/>
      <w:sz w:val="18"/>
      <w:szCs w:val="18"/>
    </w:rPr>
  </w:style>
  <w:style w:type="character" w:customStyle="1" w:styleId="CharChar31">
    <w:name w:val="Char Char31"/>
    <w:qFormat/>
    <w:rPr>
      <w:rFonts w:ascii="Arial" w:eastAsia="黑体" w:hAnsi="Arial"/>
      <w:b/>
      <w:kern w:val="2"/>
      <w:sz w:val="24"/>
      <w:szCs w:val="24"/>
    </w:rPr>
  </w:style>
  <w:style w:type="character" w:customStyle="1" w:styleId="CharChar2">
    <w:name w:val="普通(网站) Char Char"/>
    <w:qFormat/>
    <w:rPr>
      <w:rFonts w:ascii="宋体" w:hAnsi="宋体"/>
      <w:sz w:val="24"/>
      <w:szCs w:val="24"/>
    </w:rPr>
  </w:style>
  <w:style w:type="character" w:customStyle="1" w:styleId="CODE">
    <w:name w:val="CODE"/>
    <w:qFormat/>
    <w:rPr>
      <w:rFonts w:ascii="华文细黑" w:hAnsi="华文细黑"/>
      <w:sz w:val="20"/>
    </w:rPr>
  </w:style>
  <w:style w:type="character" w:customStyle="1" w:styleId="l15Char">
    <w:name w:val="l15 Char"/>
    <w:link w:val="l15"/>
    <w:qFormat/>
    <w:rPr>
      <w:color w:val="000000"/>
      <w:sz w:val="23"/>
      <w:szCs w:val="23"/>
    </w:rPr>
  </w:style>
  <w:style w:type="paragraph" w:customStyle="1" w:styleId="l15">
    <w:name w:val="l15"/>
    <w:basedOn w:val="a3"/>
    <w:link w:val="l15Char"/>
    <w:qFormat/>
    <w:pPr>
      <w:widowControl/>
      <w:spacing w:before="100" w:beforeAutospacing="1" w:after="100" w:afterAutospacing="1" w:line="300" w:lineRule="atLeast"/>
      <w:jc w:val="left"/>
    </w:pPr>
    <w:rPr>
      <w:color w:val="000000"/>
      <w:kern w:val="0"/>
      <w:sz w:val="23"/>
      <w:szCs w:val="23"/>
    </w:rPr>
  </w:style>
  <w:style w:type="character" w:customStyle="1" w:styleId="CharChar4">
    <w:name w:val="Char Char4"/>
    <w:qFormat/>
    <w:rPr>
      <w:rFonts w:ascii="华文细黑" w:eastAsia="幼圆" w:hAnsi="华文细黑" w:cs="Tahoma"/>
      <w:b/>
      <w:kern w:val="2"/>
      <w:sz w:val="28"/>
      <w:szCs w:val="32"/>
      <w:lang w:val="en-US" w:eastAsia="zh-CN" w:bidi="ar-SA"/>
    </w:rPr>
  </w:style>
  <w:style w:type="character" w:customStyle="1" w:styleId="1c">
    <w:name w:val="批注主题 字符1"/>
    <w:link w:val="aff3"/>
    <w:qFormat/>
    <w:rPr>
      <w:b/>
      <w:bCs/>
      <w:kern w:val="2"/>
      <w:sz w:val="21"/>
      <w:szCs w:val="24"/>
    </w:rPr>
  </w:style>
  <w:style w:type="character" w:customStyle="1" w:styleId="font01">
    <w:name w:val="font01"/>
    <w:qFormat/>
    <w:rPr>
      <w:rFonts w:ascii="宋体" w:eastAsia="宋体" w:hAnsi="宋体" w:cs="宋体" w:hint="eastAsia"/>
      <w:color w:val="000000"/>
      <w:sz w:val="21"/>
      <w:szCs w:val="21"/>
      <w:u w:val="none"/>
    </w:rPr>
  </w:style>
  <w:style w:type="character" w:customStyle="1" w:styleId="Char17">
    <w:name w:val="日期 Char1"/>
    <w:qFormat/>
    <w:rPr>
      <w:kern w:val="2"/>
      <w:sz w:val="21"/>
      <w:szCs w:val="22"/>
    </w:rPr>
  </w:style>
  <w:style w:type="character" w:customStyle="1" w:styleId="1f3">
    <w:name w:val="标题 1 字符"/>
    <w:qFormat/>
    <w:rPr>
      <w:b/>
      <w:bCs/>
      <w:kern w:val="44"/>
      <w:sz w:val="44"/>
      <w:szCs w:val="44"/>
    </w:rPr>
  </w:style>
  <w:style w:type="character" w:customStyle="1" w:styleId="Char5">
    <w:name w:val="正文首行缩进两字 Char"/>
    <w:link w:val="afffa"/>
    <w:qFormat/>
    <w:rPr>
      <w:sz w:val="24"/>
      <w:szCs w:val="24"/>
      <w:lang w:val="en-US" w:eastAsia="zh-CN" w:bidi="ar-SA"/>
    </w:rPr>
  </w:style>
  <w:style w:type="paragraph" w:customStyle="1" w:styleId="afffa">
    <w:name w:val="正文首行缩进两字"/>
    <w:link w:val="Char5"/>
    <w:qFormat/>
    <w:pPr>
      <w:spacing w:afterLines="50" w:line="300" w:lineRule="auto"/>
      <w:ind w:leftChars="100" w:left="240" w:rightChars="100" w:right="240" w:firstLineChars="200" w:firstLine="480"/>
    </w:pPr>
    <w:rPr>
      <w:sz w:val="24"/>
      <w:szCs w:val="24"/>
    </w:rPr>
  </w:style>
  <w:style w:type="character" w:customStyle="1" w:styleId="CharChar19">
    <w:name w:val="Char Char19"/>
    <w:qFormat/>
    <w:rPr>
      <w:rFonts w:ascii="仿宋_GB2312" w:eastAsia="仿宋_GB2312"/>
      <w:sz w:val="28"/>
    </w:rPr>
  </w:style>
  <w:style w:type="character" w:customStyle="1" w:styleId="5CharChar">
    <w:name w:val="标题5 Char Char"/>
    <w:link w:val="55"/>
    <w:qFormat/>
    <w:rPr>
      <w:rFonts w:ascii="Tahoma" w:hAnsi="Tahoma"/>
      <w:b/>
      <w:bCs/>
      <w:sz w:val="24"/>
      <w:szCs w:val="32"/>
    </w:rPr>
  </w:style>
  <w:style w:type="paragraph" w:customStyle="1" w:styleId="55">
    <w:name w:val="标题5"/>
    <w:basedOn w:val="30"/>
    <w:link w:val="5CharChar"/>
    <w:qFormat/>
    <w:pPr>
      <w:keepLines/>
      <w:spacing w:before="260" w:after="260" w:line="413" w:lineRule="auto"/>
      <w:jc w:val="both"/>
    </w:pPr>
    <w:rPr>
      <w:rFonts w:ascii="Tahoma" w:eastAsia="宋体" w:hAnsi="Tahoma"/>
      <w:kern w:val="0"/>
      <w:sz w:val="24"/>
      <w:szCs w:val="32"/>
    </w:rPr>
  </w:style>
  <w:style w:type="character" w:customStyle="1" w:styleId="afffb">
    <w:name w:val="日期 字符"/>
    <w:qFormat/>
    <w:rPr>
      <w:rFonts w:ascii="宋体" w:hAnsi="Times New Roman"/>
      <w:sz w:val="28"/>
    </w:rPr>
  </w:style>
  <w:style w:type="character" w:customStyle="1" w:styleId="CharChar25">
    <w:name w:val="Char Char25"/>
    <w:qFormat/>
    <w:rPr>
      <w:sz w:val="18"/>
      <w:szCs w:val="18"/>
    </w:rPr>
  </w:style>
  <w:style w:type="character" w:customStyle="1" w:styleId="CharChar15">
    <w:name w:val="Char Char15"/>
    <w:qFormat/>
    <w:rPr>
      <w:rFonts w:ascii="仿宋_GB2312" w:eastAsia="仿宋_GB2312"/>
      <w:sz w:val="32"/>
    </w:rPr>
  </w:style>
  <w:style w:type="character" w:customStyle="1" w:styleId="Char18">
    <w:name w:val="称呼 Char1"/>
    <w:qFormat/>
    <w:rPr>
      <w:kern w:val="2"/>
      <w:sz w:val="21"/>
    </w:rPr>
  </w:style>
  <w:style w:type="character" w:customStyle="1" w:styleId="29">
    <w:name w:val="正文首行缩进 2 字符"/>
    <w:link w:val="28"/>
    <w:qFormat/>
    <w:rPr>
      <w:rFonts w:ascii="仿宋_GB2312" w:eastAsia="仿宋_GB2312"/>
      <w:sz w:val="28"/>
    </w:rPr>
  </w:style>
  <w:style w:type="character" w:customStyle="1" w:styleId="CharChar34">
    <w:name w:val="Char Char34"/>
    <w:qFormat/>
    <w:rPr>
      <w:rFonts w:ascii="Arial" w:eastAsia="黑体" w:hAnsi="Arial"/>
      <w:b/>
      <w:bCs/>
      <w:kern w:val="2"/>
      <w:sz w:val="32"/>
      <w:szCs w:val="32"/>
    </w:rPr>
  </w:style>
  <w:style w:type="character" w:customStyle="1" w:styleId="CharChar16">
    <w:name w:val="Char Char16"/>
    <w:qFormat/>
    <w:rPr>
      <w:b/>
      <w:bCs/>
      <w:kern w:val="2"/>
      <w:sz w:val="21"/>
      <w:szCs w:val="24"/>
    </w:rPr>
  </w:style>
  <w:style w:type="character" w:customStyle="1" w:styleId="11">
    <w:name w:val="标题 1 字符1"/>
    <w:link w:val="10"/>
    <w:qFormat/>
    <w:rPr>
      <w:rFonts w:ascii="楷体_GB2312" w:eastAsia="楷体_GB2312"/>
      <w:b/>
      <w:kern w:val="2"/>
      <w:sz w:val="28"/>
    </w:rPr>
  </w:style>
  <w:style w:type="character" w:customStyle="1" w:styleId="Char22">
    <w:name w:val="批注主题 Char2"/>
    <w:qFormat/>
    <w:rPr>
      <w:kern w:val="2"/>
      <w:sz w:val="21"/>
    </w:rPr>
  </w:style>
  <w:style w:type="character" w:customStyle="1" w:styleId="13">
    <w:name w:val="批注文字 字符1"/>
    <w:link w:val="ad"/>
    <w:qFormat/>
    <w:rPr>
      <w:kern w:val="2"/>
      <w:sz w:val="21"/>
    </w:rPr>
  </w:style>
  <w:style w:type="character" w:customStyle="1" w:styleId="Char19">
    <w:name w:val="批注框文本 Char1"/>
    <w:qFormat/>
    <w:rPr>
      <w:kern w:val="2"/>
      <w:sz w:val="18"/>
      <w:szCs w:val="18"/>
    </w:rPr>
  </w:style>
  <w:style w:type="character" w:customStyle="1" w:styleId="CharChar3">
    <w:name w:val="Char Char3"/>
    <w:qFormat/>
    <w:rPr>
      <w:rFonts w:ascii="幼圆" w:eastAsia="幼圆" w:hAnsi="华文细黑" w:cs="Tahoma"/>
      <w:b/>
      <w:bCs/>
      <w:kern w:val="2"/>
      <w:sz w:val="24"/>
      <w:szCs w:val="24"/>
      <w:lang w:val="en-US" w:eastAsia="zh-CN" w:bidi="ar-SA"/>
    </w:rPr>
  </w:style>
  <w:style w:type="character" w:customStyle="1" w:styleId="ac">
    <w:name w:val="文档结构图 字符"/>
    <w:link w:val="ab"/>
    <w:qFormat/>
    <w:rPr>
      <w:kern w:val="2"/>
      <w:sz w:val="21"/>
      <w:shd w:val="clear" w:color="auto" w:fill="000080"/>
    </w:rPr>
  </w:style>
  <w:style w:type="character" w:customStyle="1" w:styleId="CharCharCharCharCharCharCharCharCharChar">
    <w:name w:val="Char Char Char Char Char Char Char Char Char Char"/>
    <w:qFormat/>
    <w:rPr>
      <w:rFonts w:eastAsia="宋体"/>
      <w:b/>
      <w:bCs/>
      <w:sz w:val="32"/>
      <w:szCs w:val="44"/>
      <w:lang w:val="en-US" w:eastAsia="zh-CN" w:bidi="ar-SA"/>
    </w:rPr>
  </w:style>
  <w:style w:type="character" w:customStyle="1" w:styleId="Variable">
    <w:name w:val="Variable"/>
    <w:qFormat/>
    <w:rPr>
      <w:i/>
    </w:rPr>
  </w:style>
  <w:style w:type="character" w:customStyle="1" w:styleId="aff1">
    <w:name w:val="普通(网站) 字符"/>
    <w:link w:val="aff0"/>
    <w:qFormat/>
    <w:rPr>
      <w:sz w:val="24"/>
    </w:rPr>
  </w:style>
  <w:style w:type="character" w:customStyle="1" w:styleId="1b">
    <w:name w:val="标题 字符1"/>
    <w:link w:val="aff2"/>
    <w:qFormat/>
    <w:rPr>
      <w:rFonts w:ascii="Arial" w:hAnsi="Arial" w:cs="Arial"/>
      <w:b/>
      <w:bCs/>
      <w:kern w:val="2"/>
      <w:sz w:val="32"/>
      <w:szCs w:val="32"/>
    </w:rPr>
  </w:style>
  <w:style w:type="character" w:customStyle="1" w:styleId="51">
    <w:name w:val="标题 5 字符1"/>
    <w:link w:val="5"/>
    <w:qFormat/>
    <w:rPr>
      <w:rFonts w:ascii="楷体_GB2312" w:eastAsia="楷体_GB2312"/>
      <w:bCs/>
      <w:kern w:val="2"/>
      <w:sz w:val="28"/>
    </w:rPr>
  </w:style>
  <w:style w:type="character" w:customStyle="1" w:styleId="CharChar210">
    <w:name w:val="Char Char210"/>
    <w:qFormat/>
    <w:rPr>
      <w:rFonts w:eastAsia="华文细黑"/>
      <w:b/>
      <w:bCs/>
      <w:kern w:val="2"/>
      <w:sz w:val="21"/>
      <w:szCs w:val="24"/>
      <w:lang w:val="en-US" w:eastAsia="zh-CN" w:bidi="ar-SA"/>
    </w:rPr>
  </w:style>
  <w:style w:type="character" w:customStyle="1" w:styleId="Char1a">
    <w:name w:val="批注主题 Char1"/>
    <w:qFormat/>
    <w:rPr>
      <w:rFonts w:eastAsia="宋体"/>
      <w:b/>
      <w:bCs/>
      <w:kern w:val="2"/>
      <w:sz w:val="21"/>
      <w:szCs w:val="24"/>
      <w:lang w:val="en-US" w:eastAsia="zh-CN" w:bidi="ar-SA"/>
    </w:rPr>
  </w:style>
  <w:style w:type="character" w:customStyle="1" w:styleId="Char6">
    <w:name w:val="页眉 Char"/>
    <w:uiPriority w:val="99"/>
    <w:qFormat/>
    <w:rPr>
      <w:kern w:val="2"/>
      <w:sz w:val="18"/>
      <w:szCs w:val="18"/>
    </w:rPr>
  </w:style>
  <w:style w:type="character" w:customStyle="1" w:styleId="CharChar5">
    <w:name w:val="Char Char5"/>
    <w:qFormat/>
    <w:rPr>
      <w:rFonts w:ascii="黑体" w:eastAsia="黑体"/>
      <w:b/>
      <w:bCs/>
      <w:kern w:val="2"/>
      <w:sz w:val="28"/>
      <w:szCs w:val="28"/>
    </w:rPr>
  </w:style>
  <w:style w:type="character" w:customStyle="1" w:styleId="CharChar22">
    <w:name w:val="Char Char22"/>
    <w:qFormat/>
  </w:style>
  <w:style w:type="character" w:customStyle="1" w:styleId="font21">
    <w:name w:val="font21"/>
    <w:qFormat/>
    <w:rPr>
      <w:rFonts w:ascii="宋体" w:eastAsia="宋体" w:hAnsi="宋体" w:cs="宋体" w:hint="eastAsia"/>
      <w:color w:val="000000"/>
      <w:sz w:val="21"/>
      <w:szCs w:val="21"/>
      <w:u w:val="none"/>
    </w:rPr>
  </w:style>
  <w:style w:type="character" w:customStyle="1" w:styleId="Char23">
    <w:name w:val="明显引用 Char2"/>
    <w:uiPriority w:val="30"/>
    <w:qFormat/>
    <w:rPr>
      <w:rFonts w:ascii="Times New Roman" w:eastAsia="宋体" w:hAnsi="Times New Roman" w:cs="Times New Roman"/>
      <w:b/>
      <w:bCs/>
      <w:i/>
      <w:iCs/>
      <w:color w:val="4F81BD"/>
      <w:szCs w:val="24"/>
    </w:rPr>
  </w:style>
  <w:style w:type="character" w:customStyle="1" w:styleId="CharChara">
    <w:name w:val="表格正文 Char Char"/>
    <w:qFormat/>
    <w:rPr>
      <w:kern w:val="2"/>
      <w:sz w:val="21"/>
      <w:szCs w:val="24"/>
    </w:rPr>
  </w:style>
  <w:style w:type="character" w:customStyle="1" w:styleId="CharChar29">
    <w:name w:val="Char Char29"/>
    <w:qFormat/>
    <w:rPr>
      <w:rFonts w:ascii="Arial" w:eastAsia="黑体" w:hAnsi="Arial"/>
      <w:kern w:val="2"/>
      <w:sz w:val="24"/>
      <w:szCs w:val="24"/>
    </w:rPr>
  </w:style>
  <w:style w:type="character" w:customStyle="1" w:styleId="23">
    <w:name w:val="正文文本缩进 2 字符"/>
    <w:link w:val="22"/>
    <w:qFormat/>
    <w:rPr>
      <w:rFonts w:ascii="楷体_GB2312" w:eastAsia="楷体_GB2312"/>
      <w:b/>
      <w:kern w:val="2"/>
      <w:sz w:val="28"/>
    </w:rPr>
  </w:style>
  <w:style w:type="character" w:customStyle="1" w:styleId="Char7">
    <w:name w:val="文档结构图 Char"/>
    <w:qFormat/>
    <w:rPr>
      <w:rFonts w:ascii="宋体"/>
      <w:kern w:val="2"/>
      <w:sz w:val="18"/>
      <w:szCs w:val="18"/>
    </w:rPr>
  </w:style>
  <w:style w:type="character" w:customStyle="1" w:styleId="af7">
    <w:name w:val="纯文本 字符"/>
    <w:link w:val="af6"/>
    <w:qFormat/>
    <w:rPr>
      <w:rFonts w:ascii="宋体" w:hAnsi="Courier New"/>
      <w:kern w:val="2"/>
      <w:sz w:val="21"/>
      <w:szCs w:val="21"/>
    </w:rPr>
  </w:style>
  <w:style w:type="character" w:customStyle="1" w:styleId="CharChar18">
    <w:name w:val="Char Char18"/>
    <w:qFormat/>
    <w:rPr>
      <w:rFonts w:ascii="宋体" w:hAnsi="Courier New"/>
      <w:kern w:val="2"/>
      <w:sz w:val="21"/>
      <w:szCs w:val="21"/>
    </w:rPr>
  </w:style>
  <w:style w:type="character" w:customStyle="1" w:styleId="CharChar33">
    <w:name w:val="Char Char33"/>
    <w:qFormat/>
    <w:rPr>
      <w:rFonts w:ascii="黑体" w:eastAsia="黑体"/>
      <w:b/>
      <w:bCs/>
      <w:kern w:val="2"/>
      <w:sz w:val="32"/>
      <w:szCs w:val="32"/>
      <w:lang w:val="en-US" w:eastAsia="zh-CN" w:bidi="ar-SA"/>
    </w:rPr>
  </w:style>
  <w:style w:type="character" w:customStyle="1" w:styleId="33">
    <w:name w:val="正文文本 3 字符"/>
    <w:link w:val="32"/>
    <w:qFormat/>
    <w:rPr>
      <w:b/>
      <w:bCs/>
      <w:kern w:val="2"/>
      <w:sz w:val="24"/>
      <w:szCs w:val="24"/>
    </w:rPr>
  </w:style>
  <w:style w:type="character" w:customStyle="1" w:styleId="Keyboard">
    <w:name w:val="Keyboard"/>
    <w:qFormat/>
    <w:rPr>
      <w:rFonts w:ascii="华文细黑" w:hAnsi="华文细黑"/>
      <w:b/>
      <w:sz w:val="20"/>
    </w:rPr>
  </w:style>
  <w:style w:type="character" w:customStyle="1" w:styleId="1f4">
    <w:name w:val="不明显强调1"/>
    <w:qFormat/>
    <w:rPr>
      <w:i/>
      <w:iCs/>
      <w:color w:val="808080"/>
    </w:rPr>
  </w:style>
  <w:style w:type="character" w:customStyle="1" w:styleId="12">
    <w:name w:val="页脚 字符1"/>
    <w:link w:val="a4"/>
    <w:uiPriority w:val="99"/>
    <w:qFormat/>
    <w:rPr>
      <w:kern w:val="2"/>
      <w:sz w:val="18"/>
    </w:rPr>
  </w:style>
  <w:style w:type="character" w:customStyle="1" w:styleId="HTMLChar1">
    <w:name w:val="HTML 预设格式 Char1"/>
    <w:qFormat/>
    <w:rPr>
      <w:rFonts w:ascii="Courier New" w:hAnsi="Courier New" w:cs="Courier New"/>
      <w:kern w:val="2"/>
    </w:rPr>
  </w:style>
  <w:style w:type="character" w:customStyle="1" w:styleId="af">
    <w:name w:val="称呼 字符"/>
    <w:link w:val="ae"/>
    <w:qFormat/>
    <w:rPr>
      <w:kern w:val="2"/>
      <w:sz w:val="28"/>
      <w:szCs w:val="24"/>
    </w:rPr>
  </w:style>
  <w:style w:type="character" w:customStyle="1" w:styleId="83">
    <w:name w:val="标题 8 字符"/>
    <w:qFormat/>
    <w:rPr>
      <w:rFonts w:ascii="Cambria" w:eastAsia="宋体" w:hAnsi="Cambria" w:cs="Times New Roman"/>
      <w:kern w:val="2"/>
      <w:sz w:val="24"/>
      <w:szCs w:val="24"/>
    </w:rPr>
  </w:style>
  <w:style w:type="character" w:customStyle="1" w:styleId="CharChar11">
    <w:name w:val="Char Char11"/>
    <w:qFormat/>
    <w:rPr>
      <w:rFonts w:ascii="楷体_GB2312" w:eastAsia="楷体_GB2312"/>
      <w:b/>
      <w:kern w:val="2"/>
      <w:sz w:val="28"/>
      <w:szCs w:val="24"/>
    </w:rPr>
  </w:style>
  <w:style w:type="character" w:customStyle="1" w:styleId="16">
    <w:name w:val="批注框文本 字符1"/>
    <w:link w:val="af9"/>
    <w:qFormat/>
    <w:rPr>
      <w:kern w:val="2"/>
      <w:sz w:val="18"/>
      <w:szCs w:val="18"/>
    </w:rPr>
  </w:style>
  <w:style w:type="character" w:customStyle="1" w:styleId="2a">
    <w:name w:val="标题 2 字符"/>
    <w:qFormat/>
    <w:rPr>
      <w:rFonts w:ascii="Cambria" w:eastAsia="宋体" w:hAnsi="Cambria" w:cs="Times New Roman"/>
      <w:b/>
      <w:bCs/>
      <w:kern w:val="2"/>
      <w:sz w:val="32"/>
      <w:szCs w:val="32"/>
    </w:rPr>
  </w:style>
  <w:style w:type="character" w:customStyle="1" w:styleId="afffc">
    <w:name w:val="标题 字符"/>
    <w:qFormat/>
    <w:rPr>
      <w:rFonts w:ascii="Cambria" w:hAnsi="Cambria" w:cs="Times New Roman"/>
      <w:b/>
      <w:bCs/>
      <w:kern w:val="2"/>
      <w:sz w:val="32"/>
      <w:szCs w:val="32"/>
    </w:rPr>
  </w:style>
  <w:style w:type="character" w:customStyle="1" w:styleId="61">
    <w:name w:val="标题 6 字符1"/>
    <w:link w:val="6"/>
    <w:qFormat/>
    <w:rPr>
      <w:rFonts w:ascii="Arial" w:eastAsia="黑体" w:hAnsi="Arial"/>
      <w:b/>
      <w:kern w:val="2"/>
      <w:sz w:val="24"/>
      <w:szCs w:val="24"/>
    </w:rPr>
  </w:style>
  <w:style w:type="character" w:customStyle="1" w:styleId="Sample">
    <w:name w:val="Sample"/>
    <w:qFormat/>
    <w:rPr>
      <w:rFonts w:ascii="华文细黑" w:hAnsi="华文细黑"/>
    </w:rPr>
  </w:style>
  <w:style w:type="character" w:customStyle="1" w:styleId="310">
    <w:name w:val="标题 31"/>
    <w:qFormat/>
    <w:rPr>
      <w:rFonts w:ascii="黑体" w:eastAsia="黑体" w:hAnsi="ˎ̥" w:hint="eastAsia"/>
      <w:sz w:val="28"/>
    </w:rPr>
  </w:style>
  <w:style w:type="character" w:customStyle="1" w:styleId="case31">
    <w:name w:val="case31"/>
    <w:qFormat/>
    <w:rPr>
      <w:rFonts w:hint="default"/>
      <w:sz w:val="21"/>
      <w:szCs w:val="21"/>
    </w:rPr>
  </w:style>
  <w:style w:type="character" w:customStyle="1" w:styleId="afe">
    <w:name w:val="脚注文本 字符"/>
    <w:link w:val="afd"/>
    <w:qFormat/>
    <w:rPr>
      <w:sz w:val="18"/>
      <w:szCs w:val="18"/>
    </w:rPr>
  </w:style>
  <w:style w:type="character" w:customStyle="1" w:styleId="textlist1">
    <w:name w:val="text_list1"/>
    <w:qFormat/>
    <w:rPr>
      <w:rFonts w:ascii="Arial" w:hAnsi="Arial" w:cs="Arial" w:hint="default"/>
      <w:color w:val="000000"/>
      <w:spacing w:val="272"/>
      <w:sz w:val="16"/>
      <w:szCs w:val="16"/>
    </w:rPr>
  </w:style>
  <w:style w:type="character" w:customStyle="1" w:styleId="CharChar28">
    <w:name w:val="Char Char28"/>
    <w:qFormat/>
    <w:rPr>
      <w:rFonts w:ascii="Arial" w:eastAsia="黑体" w:hAnsi="Arial"/>
      <w:kern w:val="2"/>
      <w:sz w:val="21"/>
      <w:szCs w:val="24"/>
    </w:rPr>
  </w:style>
  <w:style w:type="character" w:customStyle="1" w:styleId="font31">
    <w:name w:val="font31"/>
    <w:qFormat/>
    <w:rPr>
      <w:rFonts w:ascii="宋体" w:eastAsia="宋体" w:hAnsi="宋体" w:cs="宋体" w:hint="eastAsia"/>
      <w:b/>
      <w:color w:val="000000"/>
      <w:sz w:val="24"/>
      <w:szCs w:val="24"/>
      <w:u w:val="none"/>
    </w:rPr>
  </w:style>
  <w:style w:type="character" w:customStyle="1" w:styleId="CharChar2a">
    <w:name w:val="Char Char2"/>
    <w:qFormat/>
    <w:rPr>
      <w:rFonts w:eastAsia="华文细黑"/>
      <w:kern w:val="2"/>
      <w:sz w:val="21"/>
      <w:szCs w:val="24"/>
      <w:lang w:val="en-US" w:eastAsia="zh-CN" w:bidi="ar-SA"/>
    </w:rPr>
  </w:style>
  <w:style w:type="character" w:customStyle="1" w:styleId="Char33">
    <w:name w:val="引用 Char3"/>
    <w:uiPriority w:val="99"/>
    <w:qFormat/>
    <w:rPr>
      <w:i/>
      <w:iCs/>
      <w:color w:val="000000"/>
      <w:kern w:val="2"/>
      <w:sz w:val="21"/>
    </w:rPr>
  </w:style>
  <w:style w:type="character" w:customStyle="1" w:styleId="93">
    <w:name w:val="标题 9 字符"/>
    <w:qFormat/>
    <w:rPr>
      <w:rFonts w:ascii="Cambria" w:eastAsia="宋体" w:hAnsi="Cambria" w:cs="Times New Roman"/>
      <w:kern w:val="2"/>
      <w:sz w:val="21"/>
      <w:szCs w:val="21"/>
    </w:rPr>
  </w:style>
  <w:style w:type="character" w:customStyle="1" w:styleId="Char1b">
    <w:name w:val="结束语 Char1"/>
    <w:qFormat/>
    <w:rPr>
      <w:kern w:val="2"/>
      <w:sz w:val="21"/>
    </w:rPr>
  </w:style>
  <w:style w:type="character" w:customStyle="1" w:styleId="itm1">
    <w:name w:val="itm1"/>
    <w:qFormat/>
    <w:rPr>
      <w:rFonts w:ascii="宋体" w:eastAsia="宋体" w:hAnsi="宋体" w:hint="eastAsia"/>
      <w:sz w:val="21"/>
      <w:szCs w:val="21"/>
    </w:rPr>
  </w:style>
  <w:style w:type="paragraph" w:customStyle="1" w:styleId="xl29">
    <w:name w:val="xl2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CharCharCharCharCharCharCharCharCharCharCharCharCharCharCharChar">
    <w:name w:val="Char Char Char Char Char Char Char Char Char Char Char Char Char Char Char Char"/>
    <w:basedOn w:val="a3"/>
    <w:qFormat/>
    <w:pPr>
      <w:tabs>
        <w:tab w:val="left" w:pos="360"/>
      </w:tabs>
    </w:pPr>
    <w:rPr>
      <w:sz w:val="24"/>
      <w:szCs w:val="24"/>
    </w:rPr>
  </w:style>
  <w:style w:type="paragraph" w:customStyle="1" w:styleId="Char8">
    <w:name w:val="Char"/>
    <w:basedOn w:val="a3"/>
    <w:qFormat/>
    <w:pPr>
      <w:spacing w:line="240" w:lineRule="atLeast"/>
      <w:ind w:left="420" w:firstLine="420"/>
    </w:pPr>
    <w:rPr>
      <w:kern w:val="0"/>
      <w:szCs w:val="21"/>
    </w:rPr>
  </w:style>
  <w:style w:type="paragraph" w:customStyle="1" w:styleId="afffd">
    <w:name w:val="表格"/>
    <w:basedOn w:val="a3"/>
    <w:qFormat/>
    <w:pPr>
      <w:jc w:val="center"/>
    </w:pPr>
    <w:rPr>
      <w:szCs w:val="21"/>
    </w:rPr>
  </w:style>
  <w:style w:type="paragraph" w:customStyle="1" w:styleId="DefaultParagraphFontParaChar">
    <w:name w:val="Default Paragraph Font Para Char"/>
    <w:basedOn w:val="a3"/>
    <w:qFormat/>
    <w:pPr>
      <w:widowControl/>
      <w:spacing w:after="160" w:line="240" w:lineRule="exact"/>
      <w:jc w:val="left"/>
    </w:pPr>
    <w:rPr>
      <w:szCs w:val="24"/>
    </w:rPr>
  </w:style>
  <w:style w:type="paragraph" w:customStyle="1" w:styleId="xl70">
    <w:name w:val="xl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afffe">
    <w:name w:val="普通文字"/>
    <w:basedOn w:val="a3"/>
    <w:next w:val="a3"/>
    <w:qFormat/>
    <w:rPr>
      <w:rFonts w:ascii="宋体"/>
      <w:kern w:val="0"/>
      <w:sz w:val="24"/>
      <w:u w:color="000000"/>
    </w:rPr>
  </w:style>
  <w:style w:type="paragraph" w:customStyle="1" w:styleId="1f5">
    <w:name w:val="正文1)"/>
    <w:basedOn w:val="a3"/>
    <w:qFormat/>
    <w:pPr>
      <w:tabs>
        <w:tab w:val="left" w:pos="-120"/>
        <w:tab w:val="left" w:pos="0"/>
        <w:tab w:val="left" w:pos="120"/>
        <w:tab w:val="left" w:pos="425"/>
      </w:tabs>
      <w:adjustRightInd w:val="0"/>
      <w:spacing w:after="20" w:line="360" w:lineRule="auto"/>
      <w:ind w:left="425" w:hanging="425"/>
      <w:jc w:val="left"/>
      <w:textAlignment w:val="baseline"/>
    </w:pPr>
    <w:rPr>
      <w:rFonts w:ascii="宋体" w:hAnsi="Arial"/>
      <w:smallCaps/>
      <w:spacing w:val="-20"/>
      <w:sz w:val="24"/>
    </w:rPr>
  </w:style>
  <w:style w:type="paragraph" w:customStyle="1" w:styleId="xl62">
    <w:name w:val="xl62"/>
    <w:basedOn w:val="a3"/>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16620">
    <w:name w:val="样式 标题 1 + 黑体 三号 非加粗 居中 段前: 6 磅 段后: 6 磅 行距: 固定值 20 磅"/>
    <w:basedOn w:val="10"/>
    <w:qFormat/>
    <w:pPr>
      <w:keepLines/>
      <w:tabs>
        <w:tab w:val="left" w:pos="1800"/>
      </w:tabs>
      <w:spacing w:before="120" w:after="120" w:line="400" w:lineRule="exact"/>
    </w:pPr>
    <w:rPr>
      <w:rFonts w:ascii="幼圆" w:eastAsia="幼圆" w:hAnsi="幼圆" w:cs="华文细黑"/>
      <w:b w:val="0"/>
      <w:sz w:val="32"/>
    </w:rPr>
  </w:style>
  <w:style w:type="paragraph" w:customStyle="1" w:styleId="DefinitionTerm">
    <w:name w:val="Definition Term"/>
    <w:basedOn w:val="a3"/>
    <w:next w:val="DefinitionList"/>
    <w:qFormat/>
    <w:pPr>
      <w:autoSpaceDE w:val="0"/>
      <w:autoSpaceDN w:val="0"/>
      <w:adjustRightInd w:val="0"/>
      <w:jc w:val="left"/>
    </w:pPr>
    <w:rPr>
      <w:kern w:val="0"/>
      <w:sz w:val="24"/>
    </w:rPr>
  </w:style>
  <w:style w:type="paragraph" w:customStyle="1" w:styleId="DefinitionList">
    <w:name w:val="Definition List"/>
    <w:basedOn w:val="a3"/>
    <w:next w:val="DefinitionTerm"/>
    <w:qFormat/>
    <w:pPr>
      <w:autoSpaceDE w:val="0"/>
      <w:autoSpaceDN w:val="0"/>
      <w:adjustRightInd w:val="0"/>
      <w:ind w:left="360"/>
      <w:jc w:val="left"/>
    </w:pPr>
    <w:rPr>
      <w:kern w:val="0"/>
      <w:sz w:val="24"/>
    </w:rPr>
  </w:style>
  <w:style w:type="paragraph" w:customStyle="1" w:styleId="CharCharCharChar">
    <w:name w:val="Char Char Char Char"/>
    <w:basedOn w:val="a3"/>
    <w:qFormat/>
    <w:pPr>
      <w:widowControl/>
      <w:numPr>
        <w:numId w:val="3"/>
      </w:numPr>
      <w:tabs>
        <w:tab w:val="left" w:pos="1095"/>
      </w:tabs>
      <w:spacing w:after="120" w:line="360" w:lineRule="auto"/>
      <w:ind w:left="560" w:firstLineChars="200" w:firstLine="480"/>
      <w:jc w:val="left"/>
    </w:pPr>
    <w:rPr>
      <w:rFonts w:ascii="Verdana" w:hAnsi="Verdana"/>
      <w:kern w:val="0"/>
      <w:sz w:val="24"/>
      <w:szCs w:val="24"/>
    </w:rPr>
  </w:style>
  <w:style w:type="paragraph" w:customStyle="1" w:styleId="Javis">
    <w:name w:val="Javis"/>
    <w:basedOn w:val="a3"/>
    <w:qFormat/>
    <w:pPr>
      <w:ind w:rightChars="100" w:right="210"/>
    </w:pPr>
    <w:rPr>
      <w:rFonts w:cs="宋体"/>
      <w:sz w:val="24"/>
    </w:rPr>
  </w:style>
  <w:style w:type="paragraph" w:customStyle="1" w:styleId="Preformatted">
    <w:name w:val="Preformatted"/>
    <w:basedOn w:val="a3"/>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rPr>
  </w:style>
  <w:style w:type="paragraph" w:customStyle="1" w:styleId="affff">
    <w:name w:val="名词解释"/>
    <w:basedOn w:val="a3"/>
    <w:qFormat/>
    <w:pPr>
      <w:adjustRightInd w:val="0"/>
      <w:spacing w:after="20" w:line="288" w:lineRule="auto"/>
      <w:ind w:left="2325" w:hanging="2325"/>
      <w:textAlignment w:val="baseline"/>
    </w:pPr>
    <w:rPr>
      <w:kern w:val="0"/>
    </w:rPr>
  </w:style>
  <w:style w:type="paragraph" w:customStyle="1" w:styleId="affff0">
    <w:name w:val="程序代码"/>
    <w:basedOn w:val="a3"/>
    <w:qFormat/>
    <w:pPr>
      <w:adjustRightInd w:val="0"/>
      <w:spacing w:after="20" w:line="288" w:lineRule="auto"/>
      <w:ind w:left="839" w:firstLine="420"/>
      <w:textAlignment w:val="baseline"/>
    </w:pPr>
    <w:rPr>
      <w:rFonts w:eastAsia="仿宋_GB2312"/>
      <w:szCs w:val="24"/>
    </w:rPr>
  </w:style>
  <w:style w:type="paragraph" w:customStyle="1" w:styleId="affff1">
    <w:name w:val="空半行"/>
    <w:basedOn w:val="a3"/>
    <w:qFormat/>
    <w:pPr>
      <w:adjustRightInd w:val="0"/>
      <w:spacing w:line="120" w:lineRule="exact"/>
      <w:textAlignment w:val="baseline"/>
    </w:pPr>
    <w:rPr>
      <w:rFonts w:ascii="Cambria" w:eastAsia="Tahoma" w:hAnsi="Cambria" w:cs="Cambria"/>
      <w:color w:val="FFFFFF"/>
      <w:kern w:val="0"/>
      <w:sz w:val="30"/>
    </w:rPr>
  </w:style>
  <w:style w:type="paragraph" w:customStyle="1" w:styleId="font8">
    <w:name w:val="font8"/>
    <w:basedOn w:val="a3"/>
    <w:qFormat/>
    <w:pPr>
      <w:widowControl/>
      <w:spacing w:before="100" w:beforeAutospacing="1" w:after="100" w:afterAutospacing="1"/>
      <w:jc w:val="left"/>
    </w:pPr>
    <w:rPr>
      <w:rFonts w:ascii="宋体" w:hAnsi="宋体" w:hint="eastAsia"/>
      <w:b/>
      <w:bCs/>
      <w:i/>
      <w:iCs/>
      <w:kern w:val="0"/>
      <w:sz w:val="20"/>
    </w:rPr>
  </w:style>
  <w:style w:type="paragraph" w:customStyle="1" w:styleId="ListParagraph1">
    <w:name w:val="List Paragraph1"/>
    <w:uiPriority w:val="34"/>
    <w:qFormat/>
    <w:pPr>
      <w:ind w:firstLineChars="200" w:firstLine="420"/>
    </w:pPr>
  </w:style>
  <w:style w:type="paragraph" w:customStyle="1" w:styleId="xl36">
    <w:name w:val="xl3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rPr>
  </w:style>
  <w:style w:type="paragraph" w:customStyle="1" w:styleId="1f6">
    <w:name w:val="1"/>
    <w:basedOn w:val="a3"/>
    <w:qFormat/>
    <w:pPr>
      <w:spacing w:line="360" w:lineRule="auto"/>
      <w:ind w:firstLineChars="200" w:firstLine="200"/>
    </w:pPr>
    <w:rPr>
      <w:rFonts w:ascii="华文细黑" w:eastAsia="华文细黑" w:hAnsi="华文细黑" w:cs="华文细黑"/>
      <w:sz w:val="24"/>
      <w:szCs w:val="24"/>
    </w:rPr>
  </w:style>
  <w:style w:type="paragraph" w:customStyle="1" w:styleId="CharCharCharCharCharChar">
    <w:name w:val="Char Char Char Char Char Char"/>
    <w:basedOn w:val="a3"/>
    <w:qFormat/>
    <w:pPr>
      <w:widowControl/>
      <w:spacing w:after="160" w:line="240" w:lineRule="exact"/>
      <w:jc w:val="left"/>
    </w:pPr>
    <w:rPr>
      <w:rFonts w:ascii="黑体" w:eastAsia="黑体" w:hAnsi="Verdana"/>
      <w:kern w:val="0"/>
      <w:sz w:val="32"/>
      <w:szCs w:val="32"/>
    </w:rPr>
  </w:style>
  <w:style w:type="paragraph" w:customStyle="1" w:styleId="ParaChar">
    <w:name w:val="默认段落字体 Para Char"/>
    <w:basedOn w:val="a3"/>
    <w:qFormat/>
    <w:pPr>
      <w:numPr>
        <w:numId w:val="4"/>
      </w:numPr>
    </w:pPr>
    <w:rPr>
      <w:sz w:val="24"/>
      <w:szCs w:val="24"/>
    </w:rPr>
  </w:style>
  <w:style w:type="paragraph" w:customStyle="1" w:styleId="yyn">
    <w:name w:val="yyn"/>
    <w:basedOn w:val="a3"/>
    <w:qFormat/>
    <w:pPr>
      <w:keepNext/>
      <w:widowControl/>
      <w:overflowPunct w:val="0"/>
      <w:autoSpaceDE w:val="0"/>
      <w:autoSpaceDN w:val="0"/>
      <w:adjustRightInd w:val="0"/>
      <w:spacing w:line="360" w:lineRule="auto"/>
      <w:ind w:right="562" w:firstLine="576"/>
      <w:textAlignment w:val="baseline"/>
    </w:pPr>
    <w:rPr>
      <w:rFonts w:ascii="宋体"/>
      <w:kern w:val="16"/>
      <w:sz w:val="28"/>
    </w:rPr>
  </w:style>
  <w:style w:type="paragraph" w:customStyle="1" w:styleId="Char1c">
    <w:name w:val="Char1"/>
    <w:basedOn w:val="a3"/>
    <w:qFormat/>
    <w:pPr>
      <w:widowControl/>
      <w:spacing w:after="160" w:line="240" w:lineRule="exact"/>
      <w:jc w:val="left"/>
    </w:pPr>
    <w:rPr>
      <w:rFonts w:ascii="Verdana" w:eastAsia="仿宋_GB2312" w:hAnsi="Verdana"/>
      <w:kern w:val="0"/>
      <w:sz w:val="24"/>
      <w:lang w:eastAsia="en-US"/>
    </w:rPr>
  </w:style>
  <w:style w:type="paragraph" w:customStyle="1" w:styleId="CharCharChar1CharCharChar">
    <w:name w:val="Char Char Char1 Char Char Char"/>
    <w:basedOn w:val="a3"/>
    <w:qFormat/>
    <w:pPr>
      <w:ind w:firstLineChars="200" w:firstLine="200"/>
    </w:pPr>
    <w:rPr>
      <w:rFonts w:ascii="Tahoma" w:hAnsi="Tahoma"/>
      <w:sz w:val="24"/>
    </w:rPr>
  </w:style>
  <w:style w:type="paragraph" w:customStyle="1" w:styleId="xl58">
    <w:name w:val="xl58"/>
    <w:basedOn w:val="a3"/>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xl26">
    <w:name w:val="xl2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affff2">
    <w:name w:val="图形"/>
    <w:basedOn w:val="a3"/>
    <w:qFormat/>
    <w:pPr>
      <w:adjustRightInd w:val="0"/>
      <w:spacing w:after="20" w:line="288" w:lineRule="auto"/>
      <w:ind w:firstLine="420"/>
      <w:jc w:val="center"/>
      <w:textAlignment w:val="baseline"/>
    </w:pPr>
    <w:rPr>
      <w:szCs w:val="24"/>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xl56">
    <w:name w:val="xl56"/>
    <w:basedOn w:val="a3"/>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rPr>
  </w:style>
  <w:style w:type="paragraph" w:customStyle="1" w:styleId="xl63">
    <w:name w:val="xl63"/>
    <w:basedOn w:val="a3"/>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rPr>
  </w:style>
  <w:style w:type="paragraph" w:customStyle="1" w:styleId="xl45">
    <w:name w:val="xl45"/>
    <w:basedOn w:val="a3"/>
    <w:qFormat/>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affff3">
    <w:name w:val="表格文字"/>
    <w:basedOn w:val="a3"/>
    <w:qFormat/>
    <w:pPr>
      <w:adjustRightInd w:val="0"/>
      <w:spacing w:line="288" w:lineRule="auto"/>
      <w:jc w:val="left"/>
      <w:textAlignment w:val="baseline"/>
    </w:pPr>
    <w:rPr>
      <w:kern w:val="0"/>
    </w:rPr>
  </w:style>
  <w:style w:type="paragraph" w:customStyle="1" w:styleId="xl43">
    <w:name w:val="xl43"/>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CharChar1CharCharCharChar">
    <w:name w:val="Char Char1 Char Char Char Char"/>
    <w:basedOn w:val="ab"/>
    <w:qFormat/>
    <w:pPr>
      <w:adjustRightInd w:val="0"/>
      <w:spacing w:line="436" w:lineRule="exact"/>
      <w:ind w:left="357"/>
      <w:jc w:val="left"/>
      <w:outlineLvl w:val="3"/>
    </w:pPr>
    <w:rPr>
      <w:rFonts w:ascii="Tahoma" w:hAnsi="Tahoma"/>
      <w:b/>
      <w:sz w:val="24"/>
      <w:szCs w:val="24"/>
    </w:rPr>
  </w:style>
  <w:style w:type="paragraph" w:customStyle="1" w:styleId="font11">
    <w:name w:val="font11"/>
    <w:basedOn w:val="a3"/>
    <w:qFormat/>
    <w:pPr>
      <w:widowControl/>
      <w:spacing w:before="100" w:beforeAutospacing="1" w:after="100" w:afterAutospacing="1"/>
      <w:jc w:val="left"/>
    </w:pPr>
    <w:rPr>
      <w:b/>
      <w:bCs/>
      <w:kern w:val="0"/>
      <w:sz w:val="18"/>
      <w:szCs w:val="18"/>
    </w:rPr>
  </w:style>
  <w:style w:type="paragraph" w:customStyle="1" w:styleId="1f7">
    <w:name w:val="菲页1"/>
    <w:basedOn w:val="21"/>
    <w:qFormat/>
    <w:pPr>
      <w:keepLines/>
      <w:widowControl/>
      <w:tabs>
        <w:tab w:val="left" w:pos="567"/>
      </w:tabs>
      <w:spacing w:before="260" w:after="260" w:line="416" w:lineRule="auto"/>
    </w:pPr>
    <w:rPr>
      <w:rFonts w:ascii="黑体" w:eastAsia="黑体" w:hAnsi="宋体"/>
      <w:b w:val="0"/>
      <w:bCs w:val="0"/>
      <w:kern w:val="0"/>
      <w:sz w:val="52"/>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18"/>
      <w:szCs w:val="18"/>
    </w:rPr>
  </w:style>
  <w:style w:type="paragraph" w:customStyle="1" w:styleId="affff4">
    <w:name w:val="表格标题"/>
    <w:basedOn w:val="a3"/>
    <w:qFormat/>
    <w:pPr>
      <w:adjustRightInd w:val="0"/>
      <w:spacing w:before="120" w:line="400" w:lineRule="exact"/>
      <w:jc w:val="center"/>
      <w:textAlignment w:val="baseline"/>
    </w:pPr>
    <w:rPr>
      <w:rFonts w:eastAsia="文鼎CS中宋"/>
      <w:spacing w:val="8"/>
      <w:kern w:val="0"/>
      <w:sz w:val="24"/>
    </w:rPr>
  </w:style>
  <w:style w:type="paragraph" w:customStyle="1" w:styleId="xl68">
    <w:name w:val="xl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Char110">
    <w:name w:val="Char11"/>
    <w:basedOn w:val="a3"/>
    <w:qFormat/>
    <w:rPr>
      <w:rFonts w:ascii="仿宋_GB2312" w:eastAsia="仿宋_GB2312"/>
      <w:b/>
      <w:sz w:val="32"/>
      <w:szCs w:val="32"/>
    </w:rPr>
  </w:style>
  <w:style w:type="paragraph" w:customStyle="1" w:styleId="xl38">
    <w:name w:val="xl3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rPr>
  </w:style>
  <w:style w:type="paragraph" w:customStyle="1" w:styleId="xl59">
    <w:name w:val="xl59"/>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xl60">
    <w:name w:val="xl60"/>
    <w:basedOn w:val="a3"/>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4">
    <w:name w:val="题注4"/>
    <w:basedOn w:val="a3"/>
    <w:next w:val="aa"/>
    <w:qFormat/>
    <w:pPr>
      <w:framePr w:hSpace="180" w:wrap="around" w:vAnchor="text" w:hAnchor="margin" w:y="514"/>
      <w:numPr>
        <w:numId w:val="5"/>
      </w:numPr>
      <w:ind w:left="0" w:firstLine="0"/>
      <w:jc w:val="center"/>
    </w:pPr>
    <w:rPr>
      <w:b/>
      <w:color w:val="000000"/>
      <w:szCs w:val="21"/>
      <w:lang w:val="en-GB"/>
    </w:rPr>
  </w:style>
  <w:style w:type="paragraph" w:customStyle="1" w:styleId="2b">
    <w:name w:val="菲页2"/>
    <w:basedOn w:val="30"/>
    <w:qFormat/>
    <w:pPr>
      <w:keepLines/>
      <w:widowControl/>
      <w:spacing w:before="120" w:after="120" w:line="360" w:lineRule="auto"/>
      <w:ind w:left="720" w:hanging="720"/>
    </w:pPr>
    <w:rPr>
      <w:rFonts w:ascii="黑体" w:eastAsia="黑体" w:hAnsi="宋体"/>
      <w:b w:val="0"/>
      <w:bCs w:val="0"/>
      <w:kern w:val="0"/>
      <w:sz w:val="44"/>
    </w:rPr>
  </w:style>
  <w:style w:type="paragraph" w:customStyle="1" w:styleId="1f8">
    <w:name w:val="函数注释1"/>
    <w:basedOn w:val="a3"/>
    <w:qFormat/>
    <w:pPr>
      <w:adjustRightInd w:val="0"/>
      <w:spacing w:after="20" w:line="320" w:lineRule="exact"/>
      <w:ind w:left="1678" w:right="210" w:hanging="1049"/>
      <w:jc w:val="left"/>
      <w:textAlignment w:val="baseline"/>
    </w:pPr>
    <w:rPr>
      <w:kern w:val="0"/>
    </w:rPr>
  </w:style>
  <w:style w:type="paragraph" w:customStyle="1" w:styleId="affff5">
    <w:name w:val="目录"/>
    <w:basedOn w:val="a3"/>
    <w:next w:val="a3"/>
    <w:qFormat/>
    <w:pPr>
      <w:adjustRightInd w:val="0"/>
      <w:spacing w:before="360" w:after="360" w:line="360" w:lineRule="auto"/>
      <w:ind w:firstLine="420"/>
      <w:jc w:val="center"/>
      <w:textAlignment w:val="baseline"/>
    </w:pPr>
    <w:rPr>
      <w:b/>
      <w:spacing w:val="200"/>
      <w:sz w:val="36"/>
    </w:rPr>
  </w:style>
  <w:style w:type="paragraph" w:customStyle="1" w:styleId="110">
    <w:name w:val="名词解释11"/>
    <w:basedOn w:val="affff"/>
    <w:qFormat/>
    <w:pPr>
      <w:spacing w:after="0"/>
      <w:ind w:firstLine="0"/>
    </w:pPr>
  </w:style>
  <w:style w:type="paragraph" w:customStyle="1" w:styleId="CharCharCharCharCharChar1">
    <w:name w:val="Char Char Char Char Char Char1"/>
    <w:basedOn w:val="a3"/>
    <w:qFormat/>
    <w:pPr>
      <w:widowControl/>
      <w:spacing w:after="160" w:line="240" w:lineRule="exact"/>
      <w:jc w:val="left"/>
    </w:pPr>
    <w:rPr>
      <w:rFonts w:ascii="黑体" w:eastAsia="黑体" w:hAnsi="Verdana"/>
      <w:kern w:val="0"/>
      <w:sz w:val="32"/>
      <w:szCs w:val="32"/>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Char24">
    <w:name w:val="Char2"/>
    <w:basedOn w:val="a3"/>
    <w:qFormat/>
    <w:rPr>
      <w:rFonts w:ascii="仿宋_GB2312" w:eastAsia="仿宋_GB2312"/>
      <w:b/>
      <w:sz w:val="32"/>
      <w:szCs w:val="32"/>
    </w:rPr>
  </w:style>
  <w:style w:type="paragraph" w:customStyle="1" w:styleId="a0">
    <w:name w:val="菲页(卷)"/>
    <w:basedOn w:val="10"/>
    <w:next w:val="1f9"/>
    <w:qFormat/>
    <w:pPr>
      <w:widowControl/>
      <w:numPr>
        <w:numId w:val="6"/>
      </w:numPr>
      <w:tabs>
        <w:tab w:val="left" w:pos="1800"/>
      </w:tabs>
      <w:ind w:left="432" w:hanging="432"/>
      <w:outlineLvl w:val="1"/>
    </w:pPr>
    <w:rPr>
      <w:rFonts w:ascii="黑体" w:eastAsia="黑体"/>
      <w:b w:val="0"/>
      <w:kern w:val="0"/>
      <w:sz w:val="52"/>
    </w:rPr>
  </w:style>
  <w:style w:type="paragraph" w:customStyle="1" w:styleId="1f9">
    <w:name w:val="正文1"/>
    <w:qFormat/>
    <w:pPr>
      <w:widowControl w:val="0"/>
      <w:adjustRightInd w:val="0"/>
      <w:spacing w:line="312" w:lineRule="atLeast"/>
      <w:jc w:val="both"/>
      <w:textAlignment w:val="baseline"/>
    </w:pPr>
    <w:rPr>
      <w:rFonts w:ascii="宋体"/>
      <w:sz w:val="34"/>
    </w:rPr>
  </w:style>
  <w:style w:type="paragraph" w:customStyle="1" w:styleId="Address">
    <w:name w:val="Address"/>
    <w:basedOn w:val="a3"/>
    <w:next w:val="a3"/>
    <w:qFormat/>
    <w:pPr>
      <w:autoSpaceDE w:val="0"/>
      <w:autoSpaceDN w:val="0"/>
      <w:adjustRightInd w:val="0"/>
      <w:jc w:val="left"/>
    </w:pPr>
    <w:rPr>
      <w:i/>
      <w:kern w:val="0"/>
      <w:sz w:val="24"/>
    </w:rPr>
  </w:style>
  <w:style w:type="paragraph" w:customStyle="1" w:styleId="z-TopofForm">
    <w:name w:val="z-Top of Form"/>
    <w:next w:val="a3"/>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p0">
    <w:name w:val="p0"/>
    <w:basedOn w:val="a3"/>
    <w:qFormat/>
    <w:pPr>
      <w:widowControl/>
    </w:pPr>
    <w:rPr>
      <w:kern w:val="0"/>
      <w:szCs w:val="21"/>
    </w:rPr>
  </w:style>
  <w:style w:type="paragraph" w:customStyle="1" w:styleId="xl32">
    <w:name w:val="xl3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affff6">
    <w:name w:val="正文(缩进)"/>
    <w:basedOn w:val="a3"/>
    <w:qFormat/>
    <w:pPr>
      <w:widowControl/>
      <w:spacing w:line="360" w:lineRule="auto"/>
      <w:ind w:firstLineChars="200" w:firstLine="200"/>
    </w:pPr>
    <w:rPr>
      <w:rFonts w:eastAsia="仿宋_GB2312"/>
      <w:sz w:val="24"/>
    </w:rPr>
  </w:style>
  <w:style w:type="paragraph" w:customStyle="1" w:styleId="affff7">
    <w:name w:val="标准文字"/>
    <w:basedOn w:val="a3"/>
    <w:qFormat/>
    <w:pPr>
      <w:adjustRightInd w:val="0"/>
      <w:spacing w:after="20" w:line="360" w:lineRule="auto"/>
      <w:ind w:firstLine="420"/>
      <w:textAlignment w:val="baseline"/>
    </w:pPr>
    <w:rPr>
      <w:szCs w:val="24"/>
    </w:rPr>
  </w:style>
  <w:style w:type="paragraph" w:customStyle="1" w:styleId="xl37">
    <w:name w:val="xl3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rPr>
  </w:style>
  <w:style w:type="paragraph" w:customStyle="1" w:styleId="affff8">
    <w:name w:val="回信地址"/>
    <w:basedOn w:val="a3"/>
    <w:qFormat/>
    <w:pPr>
      <w:keepLines/>
      <w:framePr w:w="2635" w:h="1138" w:wrap="notBeside" w:vAnchor="page" w:hAnchor="margin" w:xAlign="right" w:y="678" w:anchorLock="1"/>
      <w:widowControl/>
      <w:adjustRightInd w:val="0"/>
      <w:spacing w:after="20" w:line="200" w:lineRule="atLeast"/>
      <w:ind w:right="-120" w:firstLine="420"/>
      <w:jc w:val="left"/>
      <w:textAlignment w:val="baseline"/>
    </w:pPr>
    <w:rPr>
      <w:kern w:val="0"/>
      <w:sz w:val="16"/>
    </w:rPr>
  </w:style>
  <w:style w:type="paragraph" w:customStyle="1" w:styleId="aa0">
    <w:name w:val="aa"/>
    <w:basedOn w:val="a3"/>
    <w:qFormat/>
    <w:pPr>
      <w:widowControl/>
      <w:spacing w:before="100" w:beforeAutospacing="1" w:after="100" w:afterAutospacing="1"/>
      <w:jc w:val="left"/>
    </w:pPr>
    <w:rPr>
      <w:rFonts w:ascii="宋体" w:hAnsi="宋体" w:cs="宋体"/>
      <w:kern w:val="0"/>
      <w:sz w:val="24"/>
      <w:szCs w:val="24"/>
    </w:rPr>
  </w:style>
  <w:style w:type="paragraph" w:customStyle="1" w:styleId="H6">
    <w:name w:val="H6"/>
    <w:basedOn w:val="a3"/>
    <w:next w:val="a3"/>
    <w:qFormat/>
    <w:pPr>
      <w:keepNext/>
      <w:autoSpaceDE w:val="0"/>
      <w:autoSpaceDN w:val="0"/>
      <w:adjustRightInd w:val="0"/>
      <w:spacing w:before="100" w:after="100"/>
      <w:jc w:val="left"/>
      <w:outlineLvl w:val="6"/>
    </w:pPr>
    <w:rPr>
      <w:b/>
      <w:kern w:val="0"/>
      <w:sz w:val="16"/>
    </w:rPr>
  </w:style>
  <w:style w:type="paragraph" w:customStyle="1" w:styleId="z-BottomofForm">
    <w:name w:val="z-Bottom of Form"/>
    <w:next w:val="a3"/>
    <w:qFormat/>
    <w:pPr>
      <w:widowControl w:val="0"/>
      <w:pBdr>
        <w:top w:val="double" w:sz="2" w:space="0" w:color="000000"/>
      </w:pBdr>
      <w:autoSpaceDE w:val="0"/>
      <w:autoSpaceDN w:val="0"/>
      <w:adjustRightInd w:val="0"/>
      <w:jc w:val="center"/>
    </w:pPr>
    <w:rPr>
      <w:rFonts w:ascii="Arial" w:hAnsi="Arial"/>
      <w:vanish/>
      <w:sz w:val="16"/>
    </w:rPr>
  </w:style>
  <w:style w:type="paragraph" w:customStyle="1" w:styleId="flNote">
    <w:name w:val="flNote"/>
    <w:basedOn w:val="a3"/>
    <w:qFormat/>
    <w:pPr>
      <w:adjustRightInd w:val="0"/>
      <w:spacing w:before="320" w:after="160" w:line="360" w:lineRule="atLeast"/>
      <w:jc w:val="center"/>
      <w:textAlignment w:val="baseline"/>
    </w:pPr>
    <w:rPr>
      <w:rFonts w:ascii="Tahoma" w:eastAsia="幼圆" w:hAnsi="Cambria" w:cs="Cambria"/>
      <w:kern w:val="0"/>
      <w:sz w:val="30"/>
    </w:rPr>
  </w:style>
  <w:style w:type="paragraph" w:customStyle="1" w:styleId="CharCharCharChar1">
    <w:name w:val="Char Char Char Char1"/>
    <w:basedOn w:val="ab"/>
    <w:qFormat/>
    <w:pPr>
      <w:adjustRightInd w:val="0"/>
      <w:snapToGrid w:val="0"/>
      <w:spacing w:line="360" w:lineRule="auto"/>
    </w:pPr>
    <w:rPr>
      <w:rFonts w:ascii="Tahoma" w:hAnsi="Tahoma"/>
      <w:sz w:val="24"/>
      <w:szCs w:val="24"/>
    </w:rPr>
  </w:style>
  <w:style w:type="paragraph" w:customStyle="1" w:styleId="affff9">
    <w:name w:val="重点"/>
    <w:basedOn w:val="a3"/>
    <w:qFormat/>
    <w:pPr>
      <w:shd w:val="pct10" w:color="auto" w:fill="auto"/>
      <w:adjustRightInd w:val="0"/>
      <w:spacing w:after="20" w:line="288" w:lineRule="auto"/>
      <w:ind w:firstLine="420"/>
      <w:textAlignment w:val="baseline"/>
    </w:pPr>
    <w:rPr>
      <w:rFonts w:eastAsia="黑体"/>
      <w:b/>
      <w:szCs w:val="24"/>
    </w:rPr>
  </w:style>
  <w:style w:type="paragraph" w:customStyle="1" w:styleId="2c">
    <w:name w:val="列表2"/>
    <w:basedOn w:val="a3"/>
    <w:qFormat/>
    <w:pPr>
      <w:tabs>
        <w:tab w:val="left" w:pos="1470"/>
      </w:tabs>
      <w:adjustRightInd w:val="0"/>
      <w:spacing w:after="20" w:line="288" w:lineRule="auto"/>
      <w:ind w:left="1469" w:hanging="420"/>
      <w:textAlignment w:val="baseline"/>
    </w:pPr>
    <w:rPr>
      <w:szCs w:val="24"/>
    </w:rPr>
  </w:style>
  <w:style w:type="paragraph" w:customStyle="1" w:styleId="xl71">
    <w:name w:val="xl71"/>
    <w:basedOn w:val="a3"/>
    <w:qFormat/>
    <w:pPr>
      <w:widowControl/>
      <w:spacing w:before="100" w:beforeAutospacing="1" w:after="100" w:afterAutospacing="1"/>
      <w:jc w:val="center"/>
    </w:pPr>
    <w:rPr>
      <w:rFonts w:ascii="微软雅黑" w:eastAsia="微软雅黑" w:hAnsi="微软雅黑" w:cs="宋体"/>
      <w:kern w:val="0"/>
      <w:sz w:val="13"/>
      <w:szCs w:val="13"/>
    </w:rPr>
  </w:style>
  <w:style w:type="paragraph" w:customStyle="1" w:styleId="xl55">
    <w:name w:val="xl55"/>
    <w:basedOn w:val="a3"/>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rPr>
  </w:style>
  <w:style w:type="paragraph" w:customStyle="1" w:styleId="0">
    <w:name w:val="标题0"/>
    <w:basedOn w:val="aff2"/>
    <w:next w:val="aff2"/>
    <w:qFormat/>
    <w:rPr>
      <w:sz w:val="52"/>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xl30">
    <w:name w:val="xl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font7">
    <w:name w:val="font7"/>
    <w:basedOn w:val="a3"/>
    <w:qFormat/>
    <w:pPr>
      <w:widowControl/>
      <w:spacing w:before="100" w:beforeAutospacing="1" w:after="100" w:afterAutospacing="1"/>
      <w:jc w:val="left"/>
    </w:pPr>
    <w:rPr>
      <w:b/>
      <w:bCs/>
      <w:i/>
      <w:iCs/>
      <w:kern w:val="0"/>
      <w:sz w:val="20"/>
    </w:rPr>
  </w:style>
  <w:style w:type="paragraph" w:customStyle="1" w:styleId="1fa">
    <w:name w:val="项目符号1"/>
    <w:basedOn w:val="a3"/>
    <w:qFormat/>
    <w:pPr>
      <w:ind w:firstLine="400"/>
    </w:pPr>
  </w:style>
  <w:style w:type="paragraph" w:customStyle="1" w:styleId="Style5">
    <w:name w:val="_Style 5"/>
    <w:basedOn w:val="10"/>
    <w:next w:val="a3"/>
    <w:qFormat/>
    <w:pPr>
      <w:jc w:val="both"/>
      <w:outlineLvl w:val="9"/>
    </w:pPr>
    <w:rPr>
      <w:rFonts w:ascii="Cambria" w:eastAsia="华文细黑" w:hAnsi="Cambria" w:cs="Cambria"/>
    </w:rPr>
  </w:style>
  <w:style w:type="paragraph" w:customStyle="1" w:styleId="affffa">
    <w:name w:val="标准式样"/>
    <w:basedOn w:val="24"/>
    <w:qFormat/>
  </w:style>
  <w:style w:type="paragraph" w:customStyle="1" w:styleId="CharCharCharCharCharCharCharCharCharChar11">
    <w:name w:val="Char Char Char Char Char Char Char Char Char Char11"/>
    <w:basedOn w:val="a3"/>
    <w:qFormat/>
    <w:pPr>
      <w:tabs>
        <w:tab w:val="left" w:pos="1200"/>
        <w:tab w:val="left" w:pos="1800"/>
      </w:tabs>
      <w:ind w:left="1200" w:hanging="720"/>
    </w:pPr>
    <w:rPr>
      <w:sz w:val="24"/>
      <w:szCs w:val="24"/>
    </w:rPr>
  </w:style>
  <w:style w:type="paragraph" w:customStyle="1" w:styleId="ParaCharCharChar1Char">
    <w:name w:val="默认段落字体 Para Char Char Char1 Char"/>
    <w:basedOn w:val="a3"/>
    <w:qFormat/>
    <w:pPr>
      <w:numPr>
        <w:numId w:val="7"/>
      </w:numPr>
      <w:spacing w:line="360" w:lineRule="auto"/>
      <w:ind w:left="420" w:firstLine="420"/>
    </w:pPr>
    <w:rPr>
      <w:kern w:val="0"/>
      <w:sz w:val="24"/>
      <w:szCs w:val="21"/>
    </w:rPr>
  </w:style>
  <w:style w:type="paragraph" w:customStyle="1" w:styleId="xl69">
    <w:name w:val="xl69"/>
    <w:basedOn w:val="a3"/>
    <w:qFormat/>
    <w:pPr>
      <w:widowControl/>
      <w:spacing w:before="100" w:beforeAutospacing="1" w:after="100" w:afterAutospacing="1"/>
      <w:jc w:val="center"/>
    </w:pPr>
    <w:rPr>
      <w:rFonts w:ascii="微软雅黑" w:eastAsia="微软雅黑" w:hAnsi="微软雅黑" w:cs="宋体"/>
      <w:kern w:val="0"/>
      <w:sz w:val="13"/>
      <w:szCs w:val="13"/>
    </w:rPr>
  </w:style>
  <w:style w:type="paragraph" w:customStyle="1" w:styleId="xl42">
    <w:name w:val="xl4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rPr>
  </w:style>
  <w:style w:type="paragraph" w:customStyle="1" w:styleId="xl48">
    <w:name w:val="xl48"/>
    <w:basedOn w:val="a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a">
    <w:name w:val="简介正文"/>
    <w:basedOn w:val="a3"/>
    <w:qFormat/>
    <w:pPr>
      <w:numPr>
        <w:numId w:val="8"/>
      </w:numPr>
      <w:adjustRightInd w:val="0"/>
      <w:spacing w:after="20" w:line="520" w:lineRule="exact"/>
      <w:ind w:left="1701" w:hanging="1701"/>
      <w:textAlignment w:val="baseline"/>
    </w:pPr>
    <w:rPr>
      <w:sz w:val="24"/>
    </w:rPr>
  </w:style>
  <w:style w:type="paragraph" w:customStyle="1" w:styleId="affffb">
    <w:name w:val="表蕊"/>
    <w:basedOn w:val="a3"/>
    <w:qFormat/>
    <w:pPr>
      <w:adjustRightInd w:val="0"/>
      <w:spacing w:line="320" w:lineRule="atLeast"/>
      <w:jc w:val="left"/>
      <w:textAlignment w:val="baseline"/>
    </w:pPr>
    <w:rPr>
      <w:rFonts w:eastAsia="楷体_GB2312"/>
      <w:spacing w:val="-10"/>
      <w:kern w:val="0"/>
    </w:rPr>
  </w:style>
  <w:style w:type="paragraph" w:customStyle="1" w:styleId="2TimesNewRoman5020">
    <w:name w:val="样式 标题 2 + Times New Roman 四号 非加粗 段前: 5 磅 段后: 0 磅 行距: 固定值 20..."/>
    <w:basedOn w:val="21"/>
    <w:qFormat/>
    <w:pPr>
      <w:keepLines/>
      <w:tabs>
        <w:tab w:val="left" w:pos="567"/>
      </w:tabs>
      <w:spacing w:before="100" w:line="400" w:lineRule="exact"/>
      <w:jc w:val="both"/>
    </w:pPr>
    <w:rPr>
      <w:rFonts w:ascii="Cambria" w:eastAsia="幼圆" w:hAnsi="Cambria" w:cs="华文细黑"/>
      <w:b w:val="0"/>
      <w:bCs w:val="0"/>
      <w:color w:val="FF0000"/>
      <w:sz w:val="30"/>
    </w:rPr>
  </w:style>
  <w:style w:type="paragraph" w:customStyle="1" w:styleId="2d">
    <w:name w:val="正文2"/>
    <w:basedOn w:val="a3"/>
    <w:qFormat/>
    <w:pPr>
      <w:widowControl/>
      <w:spacing w:after="160" w:line="360" w:lineRule="auto"/>
      <w:ind w:firstLineChars="200" w:firstLine="200"/>
      <w:jc w:val="left"/>
    </w:pPr>
    <w:rPr>
      <w:rFonts w:ascii="Verdana" w:eastAsia="黑体" w:hAnsi="Verdana"/>
      <w:kern w:val="0"/>
      <w:lang w:eastAsia="en-US"/>
    </w:rPr>
  </w:style>
  <w:style w:type="paragraph" w:customStyle="1" w:styleId="CharCharCharCharCharCharChar">
    <w:name w:val="Char Char Char Char Char Char Char"/>
    <w:basedOn w:val="a3"/>
    <w:qFormat/>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CharCharChar1">
    <w:name w:val="Char Char Char Char Char Char Char1"/>
    <w:basedOn w:val="a3"/>
    <w:qFormat/>
    <w:pPr>
      <w:widowControl/>
      <w:spacing w:after="160" w:line="240" w:lineRule="exact"/>
      <w:jc w:val="left"/>
    </w:pPr>
    <w:rPr>
      <w:rFonts w:ascii="Arial" w:eastAsia="Times New Roman" w:hAnsi="Arial" w:cs="Verdana"/>
      <w:b/>
      <w:kern w:val="0"/>
      <w:sz w:val="24"/>
      <w:szCs w:val="24"/>
      <w:lang w:eastAsia="en-US"/>
    </w:rPr>
  </w:style>
  <w:style w:type="paragraph" w:customStyle="1" w:styleId="xl66">
    <w:name w:val="xl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xl72">
    <w:name w:val="xl72"/>
    <w:basedOn w:val="a3"/>
    <w:qFormat/>
    <w:pPr>
      <w:widowControl/>
      <w:pBdr>
        <w:top w:val="single" w:sz="4" w:space="0" w:color="auto"/>
        <w:bottom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3">
    <w:name w:val="项目编号3"/>
    <w:basedOn w:val="a3"/>
    <w:next w:val="a3"/>
    <w:qFormat/>
    <w:pPr>
      <w:numPr>
        <w:numId w:val="9"/>
      </w:numPr>
      <w:tabs>
        <w:tab w:val="left" w:pos="810"/>
      </w:tabs>
      <w:spacing w:line="360" w:lineRule="auto"/>
      <w:ind w:left="0" w:firstLineChars="200" w:firstLine="200"/>
      <w:jc w:val="left"/>
    </w:pPr>
    <w:rPr>
      <w:rFonts w:ascii="宋体"/>
      <w:sz w:val="24"/>
      <w:szCs w:val="24"/>
    </w:rPr>
  </w:style>
  <w:style w:type="paragraph" w:customStyle="1" w:styleId="xl50">
    <w:name w:val="xl50"/>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xl74">
    <w:name w:val="xl74"/>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xl40">
    <w:name w:val="xl4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rPr>
  </w:style>
  <w:style w:type="paragraph" w:customStyle="1" w:styleId="xl61">
    <w:name w:val="xl61"/>
    <w:basedOn w:val="a3"/>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0505">
    <w:name w:val="样式 段前: 0.5 行 段后: 0.5 行"/>
    <w:basedOn w:val="a3"/>
    <w:qFormat/>
    <w:pPr>
      <w:spacing w:before="100" w:beforeAutospacing="1" w:after="100" w:afterAutospacing="1"/>
      <w:ind w:firstLineChars="200" w:firstLine="200"/>
    </w:pPr>
    <w:rPr>
      <w:rFonts w:cs="宋体"/>
    </w:rPr>
  </w:style>
  <w:style w:type="paragraph" w:customStyle="1" w:styleId="xl33">
    <w:name w:val="xl3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rPr>
  </w:style>
  <w:style w:type="paragraph" w:customStyle="1" w:styleId="xl53">
    <w:name w:val="xl53"/>
    <w:basedOn w:val="a3"/>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rPr>
  </w:style>
  <w:style w:type="paragraph" w:customStyle="1" w:styleId="2e">
    <w:name w:val="函数注释2"/>
    <w:basedOn w:val="a3"/>
    <w:qFormat/>
    <w:pPr>
      <w:adjustRightInd w:val="0"/>
      <w:spacing w:after="20" w:line="288" w:lineRule="auto"/>
      <w:ind w:left="1680" w:firstLine="420"/>
      <w:textAlignment w:val="baseline"/>
    </w:pPr>
    <w:rPr>
      <w:szCs w:val="24"/>
    </w:rPr>
  </w:style>
  <w:style w:type="paragraph" w:customStyle="1" w:styleId="xl39">
    <w:name w:val="xl3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affffc">
    <w:name w:val="产品型号"/>
    <w:basedOn w:val="a3"/>
    <w:qFormat/>
    <w:pPr>
      <w:tabs>
        <w:tab w:val="left" w:pos="425"/>
        <w:tab w:val="left" w:pos="850"/>
        <w:tab w:val="left" w:pos="1275"/>
        <w:tab w:val="left" w:pos="1887"/>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wordWrap w:val="0"/>
      <w:adjustRightInd w:val="0"/>
      <w:spacing w:beforeLines="50" w:after="20" w:line="0" w:lineRule="atLeast"/>
      <w:ind w:firstLine="420"/>
      <w:jc w:val="center"/>
      <w:textAlignment w:val="baseline"/>
    </w:pPr>
    <w:rPr>
      <w:rFonts w:ascii="宋体" w:hAnsi="宋体"/>
      <w:b/>
      <w:sz w:val="30"/>
    </w:rPr>
  </w:style>
  <w:style w:type="paragraph" w:customStyle="1" w:styleId="xl46">
    <w:name w:val="xl46"/>
    <w:basedOn w:val="a3"/>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szCs w:val="24"/>
    </w:rPr>
  </w:style>
  <w:style w:type="paragraph" w:customStyle="1" w:styleId="affffd">
    <w:name w:val="表中"/>
    <w:basedOn w:val="a3"/>
    <w:qFormat/>
    <w:pPr>
      <w:adjustRightInd w:val="0"/>
      <w:spacing w:line="360" w:lineRule="atLeast"/>
      <w:jc w:val="center"/>
      <w:textAlignment w:val="baseline"/>
    </w:pPr>
    <w:rPr>
      <w:kern w:val="0"/>
    </w:rPr>
  </w:style>
  <w:style w:type="paragraph" w:customStyle="1" w:styleId="xl73">
    <w:name w:val="xl73"/>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xl64">
    <w:name w:val="xl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13"/>
      <w:szCs w:val="13"/>
    </w:rPr>
  </w:style>
  <w:style w:type="paragraph" w:customStyle="1" w:styleId="xl54">
    <w:name w:val="xl54"/>
    <w:basedOn w:val="a3"/>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rPr>
  </w:style>
  <w:style w:type="paragraph" w:styleId="affffe">
    <w:name w:val="No Spacing"/>
    <w:qFormat/>
    <w:pPr>
      <w:widowControl w:val="0"/>
      <w:jc w:val="both"/>
    </w:pPr>
    <w:rPr>
      <w:rFonts w:ascii="仿宋_GB2312" w:eastAsia="华文细黑" w:hAnsi="仿宋_GB2312" w:cs="Cambria"/>
      <w:kern w:val="2"/>
      <w:sz w:val="21"/>
      <w:szCs w:val="22"/>
    </w:rPr>
  </w:style>
  <w:style w:type="paragraph" w:customStyle="1" w:styleId="font12">
    <w:name w:val="font12"/>
    <w:basedOn w:val="a3"/>
    <w:qFormat/>
    <w:pPr>
      <w:widowControl/>
      <w:spacing w:before="100" w:beforeAutospacing="1" w:after="100" w:afterAutospacing="1"/>
      <w:jc w:val="left"/>
    </w:pPr>
    <w:rPr>
      <w:rFonts w:ascii="宋体" w:hAnsi="宋体" w:hint="eastAsia"/>
      <w:kern w:val="0"/>
      <w:sz w:val="36"/>
      <w:szCs w:val="36"/>
    </w:rPr>
  </w:style>
  <w:style w:type="paragraph" w:customStyle="1" w:styleId="378020">
    <w:name w:val="样式 标题 3 + (中文) 黑体 小四 非加粗 段前: 7.8 磅 段后: 0 磅 行距: 固定值 20 磅"/>
    <w:basedOn w:val="30"/>
    <w:qFormat/>
    <w:pPr>
      <w:keepLines/>
      <w:tabs>
        <w:tab w:val="left" w:pos="7200"/>
      </w:tabs>
      <w:spacing w:line="400" w:lineRule="exact"/>
      <w:jc w:val="left"/>
    </w:pPr>
    <w:rPr>
      <w:rFonts w:ascii="华文细黑" w:eastAsia="幼圆" w:hAnsi="华文细黑" w:cs="华文细黑"/>
      <w:bCs w:val="0"/>
      <w:sz w:val="30"/>
    </w:rPr>
  </w:style>
  <w:style w:type="paragraph" w:customStyle="1" w:styleId="2">
    <w:name w:val="样式2"/>
    <w:basedOn w:val="10"/>
    <w:qFormat/>
    <w:pPr>
      <w:keepLines/>
      <w:numPr>
        <w:numId w:val="10"/>
      </w:numPr>
      <w:tabs>
        <w:tab w:val="clear" w:pos="420"/>
        <w:tab w:val="left" w:pos="425"/>
        <w:tab w:val="left" w:pos="1800"/>
      </w:tabs>
      <w:spacing w:before="340" w:after="330" w:line="578" w:lineRule="auto"/>
      <w:ind w:left="425" w:hanging="425"/>
      <w:jc w:val="both"/>
    </w:pPr>
    <w:rPr>
      <w:rFonts w:ascii="Times New Roman" w:eastAsia="黑体"/>
      <w:bCs/>
      <w:kern w:val="44"/>
      <w:sz w:val="32"/>
      <w:szCs w:val="44"/>
    </w:rPr>
  </w:style>
  <w:style w:type="paragraph" w:customStyle="1" w:styleId="1fb">
    <w:name w:val="页眉1"/>
    <w:basedOn w:val="a3"/>
    <w:qFormat/>
    <w:pPr>
      <w:pBdr>
        <w:bottom w:val="double" w:sz="6" w:space="1" w:color="auto"/>
      </w:pBdr>
      <w:tabs>
        <w:tab w:val="center" w:pos="4153"/>
        <w:tab w:val="right" w:pos="8306"/>
      </w:tabs>
      <w:adjustRightInd w:val="0"/>
      <w:spacing w:after="20" w:line="240" w:lineRule="atLeast"/>
      <w:ind w:right="57" w:firstLine="420"/>
      <w:jc w:val="right"/>
      <w:textAlignment w:val="baseline"/>
    </w:pPr>
    <w:rPr>
      <w:rFonts w:eastAsia="仿宋_GB2312"/>
      <w:kern w:val="0"/>
      <w:sz w:val="18"/>
    </w:rPr>
  </w:style>
  <w:style w:type="paragraph" w:customStyle="1" w:styleId="CharCharChar1CharCharChar1">
    <w:name w:val="Char Char Char1 Char Char Char1"/>
    <w:basedOn w:val="a3"/>
    <w:qFormat/>
    <w:pPr>
      <w:ind w:firstLineChars="200" w:firstLine="200"/>
    </w:pPr>
    <w:rPr>
      <w:rFonts w:ascii="Tahoma" w:hAnsi="Tahoma"/>
      <w:sz w:val="24"/>
    </w:rPr>
  </w:style>
  <w:style w:type="paragraph" w:customStyle="1" w:styleId="afffff">
    <w:name w:val="章标题"/>
    <w:next w:val="a3"/>
    <w:qFormat/>
    <w:pPr>
      <w:spacing w:beforeLines="50" w:afterLines="50"/>
      <w:jc w:val="both"/>
      <w:outlineLvl w:val="1"/>
    </w:pPr>
    <w:rPr>
      <w:rFonts w:ascii="黑体" w:eastAsia="黑体"/>
      <w:sz w:val="21"/>
    </w:rPr>
  </w:style>
  <w:style w:type="paragraph" w:customStyle="1" w:styleId="xl57">
    <w:name w:val="xl57"/>
    <w:basedOn w:val="a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a1">
    <w:name w:val="样式一"/>
    <w:basedOn w:val="a3"/>
    <w:qFormat/>
    <w:pPr>
      <w:numPr>
        <w:ilvl w:val="2"/>
        <w:numId w:val="6"/>
      </w:numPr>
      <w:tabs>
        <w:tab w:val="left" w:pos="1080"/>
      </w:tabs>
      <w:autoSpaceDE w:val="0"/>
      <w:autoSpaceDN w:val="0"/>
      <w:adjustRightInd w:val="0"/>
      <w:spacing w:before="100" w:after="100" w:line="360" w:lineRule="exact"/>
      <w:textAlignment w:val="baseline"/>
    </w:pPr>
    <w:rPr>
      <w:rFonts w:ascii="宋体" w:eastAsia="黑体" w:hAnsi="宋体"/>
      <w:kern w:val="0"/>
      <w:sz w:val="24"/>
      <w:lang w:val="en-GB"/>
    </w:rPr>
  </w:style>
  <w:style w:type="paragraph" w:customStyle="1" w:styleId="xl31">
    <w:name w:val="xl3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hAnsi="宋体" w:hint="eastAsia"/>
      <w:b/>
      <w:bCs/>
      <w:kern w:val="0"/>
      <w:sz w:val="24"/>
      <w:szCs w:val="24"/>
    </w:rPr>
  </w:style>
  <w:style w:type="paragraph" w:customStyle="1" w:styleId="xl52">
    <w:name w:val="xl52"/>
    <w:basedOn w:val="a3"/>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rPr>
  </w:style>
  <w:style w:type="paragraph" w:customStyle="1" w:styleId="xl47">
    <w:name w:val="xl47"/>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szCs w:val="24"/>
    </w:rPr>
  </w:style>
  <w:style w:type="paragraph" w:customStyle="1" w:styleId="afffff0">
    <w:name w:val="列表_名词"/>
    <w:basedOn w:val="110"/>
    <w:qFormat/>
    <w:pPr>
      <w:tabs>
        <w:tab w:val="left" w:pos="2745"/>
      </w:tabs>
      <w:ind w:left="2745" w:hanging="420"/>
    </w:pPr>
  </w:style>
  <w:style w:type="paragraph" w:customStyle="1" w:styleId="CharCharCharCharCharCharCharCharCharChar1">
    <w:name w:val="Char Char Char Char Char Char Char Char Char Char1"/>
    <w:basedOn w:val="a3"/>
    <w:qFormat/>
    <w:pPr>
      <w:tabs>
        <w:tab w:val="left" w:pos="425"/>
      </w:tabs>
      <w:ind w:left="425" w:hanging="425"/>
    </w:pPr>
    <w:rPr>
      <w:sz w:val="28"/>
    </w:rPr>
  </w:style>
  <w:style w:type="paragraph" w:customStyle="1" w:styleId="xl34">
    <w:name w:val="xl3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CharCharCharCharCharCharCharCharCharCharCharCharCharCharCharChar1">
    <w:name w:val="Char Char Char Char Char Char Char Char Char Char Char Char Char Char Char Char1"/>
    <w:basedOn w:val="a3"/>
    <w:qFormat/>
    <w:pPr>
      <w:tabs>
        <w:tab w:val="left" w:pos="360"/>
      </w:tabs>
    </w:pPr>
    <w:rPr>
      <w:sz w:val="24"/>
      <w:szCs w:val="24"/>
    </w:rPr>
  </w:style>
  <w:style w:type="paragraph" w:customStyle="1" w:styleId="GB2312201">
    <w:name w:val="样式 纯文本 + 楷体_GB2312 小四 行距: 固定值 20 磅1"/>
    <w:basedOn w:val="af6"/>
    <w:qFormat/>
    <w:pPr>
      <w:spacing w:line="400" w:lineRule="exact"/>
      <w:ind w:firstLineChars="200" w:firstLine="200"/>
    </w:pPr>
    <w:rPr>
      <w:rFonts w:ascii="楷体_GB2312" w:eastAsia="楷体_GB2312"/>
      <w:sz w:val="24"/>
      <w:szCs w:val="20"/>
    </w:rPr>
  </w:style>
  <w:style w:type="paragraph" w:customStyle="1" w:styleId="xl67">
    <w:name w:val="xl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xl22">
    <w:name w:val="xl22"/>
    <w:basedOn w:val="a3"/>
    <w:qFormat/>
    <w:pPr>
      <w:widowControl/>
      <w:pBdr>
        <w:top w:val="single" w:sz="4" w:space="0" w:color="000000"/>
        <w:bottom w:val="single" w:sz="4" w:space="0" w:color="000000"/>
      </w:pBdr>
      <w:spacing w:before="100" w:beforeAutospacing="1" w:after="100" w:afterAutospacing="1"/>
      <w:jc w:val="left"/>
      <w:textAlignment w:val="center"/>
    </w:pPr>
    <w:rPr>
      <w:rFonts w:ascii="宋体" w:hAnsi="宋体"/>
      <w:color w:val="000000"/>
      <w:kern w:val="0"/>
      <w:sz w:val="24"/>
      <w:szCs w:val="24"/>
    </w:rPr>
  </w:style>
  <w:style w:type="paragraph" w:customStyle="1" w:styleId="xl65">
    <w:name w:val="xl6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13"/>
      <w:szCs w:val="13"/>
    </w:rPr>
  </w:style>
  <w:style w:type="paragraph" w:customStyle="1" w:styleId="xl51">
    <w:name w:val="xl51"/>
    <w:basedOn w:val="a3"/>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rPr>
  </w:style>
  <w:style w:type="paragraph" w:customStyle="1" w:styleId="font10">
    <w:name w:val="font10"/>
    <w:basedOn w:val="a3"/>
    <w:qFormat/>
    <w:pPr>
      <w:widowControl/>
      <w:spacing w:before="100" w:beforeAutospacing="1" w:after="100" w:afterAutospacing="1"/>
      <w:jc w:val="left"/>
    </w:pPr>
    <w:rPr>
      <w:rFonts w:ascii="楷体_GB2312" w:eastAsia="楷体_GB2312" w:hAnsi="宋体" w:hint="eastAsia"/>
      <w:b/>
      <w:bCs/>
      <w:kern w:val="0"/>
      <w:sz w:val="18"/>
      <w:szCs w:val="18"/>
    </w:rPr>
  </w:style>
  <w:style w:type="paragraph" w:customStyle="1" w:styleId="TOC1">
    <w:name w:val="TOC 标题1"/>
    <w:basedOn w:val="10"/>
    <w:next w:val="a3"/>
    <w:qFormat/>
    <w:pPr>
      <w:keepLines/>
      <w:tabs>
        <w:tab w:val="left" w:pos="1800"/>
      </w:tabs>
      <w:spacing w:before="340" w:after="330" w:line="578" w:lineRule="auto"/>
      <w:jc w:val="both"/>
      <w:outlineLvl w:val="9"/>
    </w:pPr>
    <w:rPr>
      <w:rFonts w:ascii="Cambria" w:eastAsia="华文细黑" w:hAnsi="Cambria" w:cs="Cambria"/>
      <w:bCs/>
      <w:kern w:val="44"/>
      <w:sz w:val="44"/>
      <w:szCs w:val="44"/>
    </w:rPr>
  </w:style>
  <w:style w:type="paragraph" w:customStyle="1" w:styleId="Blockquote">
    <w:name w:val="Blockquote"/>
    <w:basedOn w:val="a3"/>
    <w:qFormat/>
    <w:pPr>
      <w:autoSpaceDE w:val="0"/>
      <w:autoSpaceDN w:val="0"/>
      <w:adjustRightInd w:val="0"/>
      <w:spacing w:before="100" w:after="100"/>
      <w:ind w:left="360" w:right="360"/>
      <w:jc w:val="left"/>
    </w:pPr>
    <w:rPr>
      <w:kern w:val="0"/>
      <w:sz w:val="24"/>
    </w:rPr>
  </w:style>
  <w:style w:type="paragraph" w:customStyle="1" w:styleId="xl44">
    <w:name w:val="xl44"/>
    <w:basedOn w:val="a3"/>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font14">
    <w:name w:val="font14"/>
    <w:basedOn w:val="a3"/>
    <w:qFormat/>
    <w:pPr>
      <w:widowControl/>
      <w:spacing w:before="100" w:beforeAutospacing="1" w:after="100" w:afterAutospacing="1"/>
      <w:jc w:val="left"/>
    </w:pPr>
    <w:rPr>
      <w:kern w:val="0"/>
      <w:sz w:val="36"/>
      <w:szCs w:val="36"/>
    </w:rPr>
  </w:style>
  <w:style w:type="paragraph" w:customStyle="1" w:styleId="font9">
    <w:name w:val="font9"/>
    <w:basedOn w:val="a3"/>
    <w:qFormat/>
    <w:pPr>
      <w:widowControl/>
      <w:spacing w:before="100" w:beforeAutospacing="1" w:after="100" w:afterAutospacing="1"/>
      <w:jc w:val="left"/>
    </w:pPr>
    <w:rPr>
      <w:b/>
      <w:bCs/>
      <w:kern w:val="0"/>
      <w:sz w:val="20"/>
    </w:rPr>
  </w:style>
  <w:style w:type="paragraph" w:customStyle="1" w:styleId="xl23">
    <w:name w:val="xl23"/>
    <w:basedOn w:val="a3"/>
    <w:qFormat/>
    <w:pPr>
      <w:widowControl/>
      <w:pBdr>
        <w:top w:val="single" w:sz="4" w:space="0" w:color="000000"/>
        <w:bottom w:val="single" w:sz="4" w:space="0" w:color="000000"/>
      </w:pBdr>
      <w:spacing w:before="100" w:beforeAutospacing="1" w:after="100" w:afterAutospacing="1"/>
      <w:jc w:val="left"/>
      <w:textAlignment w:val="center"/>
    </w:pPr>
    <w:rPr>
      <w:rFonts w:ascii="宋体" w:hAnsi="宋体"/>
      <w:color w:val="000000"/>
      <w:kern w:val="0"/>
      <w:sz w:val="24"/>
      <w:szCs w:val="24"/>
    </w:rPr>
  </w:style>
  <w:style w:type="paragraph" w:customStyle="1" w:styleId="xl41">
    <w:name w:val="xl4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rPr>
  </w:style>
  <w:style w:type="paragraph" w:customStyle="1" w:styleId="xl35">
    <w:name w:val="xl3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rPr>
  </w:style>
  <w:style w:type="paragraph" w:customStyle="1" w:styleId="afffff1">
    <w:name w:val="表头"/>
    <w:basedOn w:val="a3"/>
    <w:qFormat/>
    <w:pPr>
      <w:adjustRightInd w:val="0"/>
      <w:snapToGrid w:val="0"/>
      <w:spacing w:line="320" w:lineRule="atLeast"/>
      <w:jc w:val="center"/>
      <w:textAlignment w:val="baseline"/>
    </w:pPr>
    <w:rPr>
      <w:rFonts w:eastAsia="黑体"/>
      <w:spacing w:val="-10"/>
      <w:kern w:val="0"/>
    </w:rPr>
  </w:style>
  <w:style w:type="paragraph" w:customStyle="1" w:styleId="1fc">
    <w:name w:val="修订1"/>
    <w:qFormat/>
    <w:rPr>
      <w:kern w:val="2"/>
      <w:sz w:val="21"/>
    </w:rPr>
  </w:style>
  <w:style w:type="paragraph" w:customStyle="1" w:styleId="xl27">
    <w:name w:val="xl2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xl49">
    <w:name w:val="xl49"/>
    <w:basedOn w:val="a3"/>
    <w:qFormat/>
    <w:pPr>
      <w:widowControl/>
      <w:pBdr>
        <w:left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ParaCharCharChar">
    <w:name w:val="默认段落字体 Para Char Char Char"/>
    <w:basedOn w:val="a3"/>
    <w:qFormat/>
    <w:rPr>
      <w:szCs w:val="24"/>
    </w:rPr>
  </w:style>
  <w:style w:type="paragraph" w:customStyle="1" w:styleId="font13">
    <w:name w:val="font13"/>
    <w:basedOn w:val="a3"/>
    <w:qFormat/>
    <w:pPr>
      <w:widowControl/>
      <w:spacing w:before="100" w:beforeAutospacing="1" w:after="100" w:afterAutospacing="1"/>
      <w:jc w:val="left"/>
    </w:pPr>
    <w:rPr>
      <w:i/>
      <w:iCs/>
      <w:kern w:val="0"/>
      <w:sz w:val="36"/>
      <w:szCs w:val="36"/>
    </w:rPr>
  </w:style>
  <w:style w:type="paragraph" w:customStyle="1" w:styleId="ParaCharCharCharCharCharCharChar">
    <w:name w:val="默认段落字体 Para Char Char Char Char Char Char Char"/>
    <w:basedOn w:val="a3"/>
    <w:qFormat/>
    <w:rPr>
      <w:rFonts w:eastAsia="华文细黑" w:cs="Cambria"/>
      <w:sz w:val="24"/>
    </w:rPr>
  </w:style>
  <w:style w:type="paragraph" w:customStyle="1" w:styleId="1">
    <w:name w:val="项目编号1"/>
    <w:basedOn w:val="a3"/>
    <w:next w:val="a3"/>
    <w:qFormat/>
    <w:pPr>
      <w:numPr>
        <w:numId w:val="11"/>
      </w:numPr>
      <w:tabs>
        <w:tab w:val="left" w:pos="2460"/>
      </w:tabs>
      <w:spacing w:line="360" w:lineRule="auto"/>
      <w:jc w:val="left"/>
    </w:pPr>
    <w:rPr>
      <w:rFonts w:ascii="宋体"/>
      <w:sz w:val="24"/>
      <w:szCs w:val="24"/>
    </w:rPr>
  </w:style>
  <w:style w:type="paragraph" w:customStyle="1" w:styleId="-">
    <w:name w:val="并列项-点"/>
    <w:basedOn w:val="a3"/>
    <w:qFormat/>
    <w:pPr>
      <w:widowControl/>
      <w:tabs>
        <w:tab w:val="left" w:pos="851"/>
        <w:tab w:val="left" w:pos="927"/>
      </w:tabs>
      <w:adjustRightInd w:val="0"/>
      <w:snapToGrid w:val="0"/>
      <w:spacing w:before="120" w:line="360" w:lineRule="auto"/>
      <w:ind w:left="851" w:hanging="284"/>
      <w:textAlignment w:val="baseline"/>
    </w:pPr>
    <w:rPr>
      <w:kern w:val="0"/>
      <w:sz w:val="24"/>
    </w:rPr>
  </w:style>
  <w:style w:type="paragraph" w:customStyle="1" w:styleId="afffff2">
    <w:name w:val="目录文字"/>
    <w:basedOn w:val="a3"/>
    <w:qFormat/>
    <w:pPr>
      <w:widowControl/>
      <w:spacing w:line="480" w:lineRule="auto"/>
      <w:jc w:val="left"/>
    </w:pPr>
    <w:rPr>
      <w:rFonts w:ascii="宋体" w:hAnsi="宋体"/>
      <w:kern w:val="0"/>
      <w:sz w:val="24"/>
    </w:rPr>
  </w:style>
  <w:style w:type="paragraph" w:customStyle="1" w:styleId="1fd">
    <w:name w:val="样式1"/>
    <w:basedOn w:val="a3"/>
    <w:qFormat/>
    <w:pPr>
      <w:spacing w:before="120" w:after="120" w:line="300" w:lineRule="auto"/>
    </w:pPr>
    <w:rPr>
      <w:rFonts w:ascii="宋体" w:hAnsi="宋体"/>
      <w:b/>
      <w:sz w:val="24"/>
    </w:rPr>
  </w:style>
  <w:style w:type="paragraph" w:customStyle="1" w:styleId="GB231215">
    <w:name w:val="样式 (西文) 仿宋_GB2312 居中 行距: 1.5 倍行距"/>
    <w:basedOn w:val="a3"/>
    <w:qFormat/>
    <w:pPr>
      <w:spacing w:line="360" w:lineRule="auto"/>
      <w:jc w:val="center"/>
    </w:pPr>
    <w:rPr>
      <w:rFonts w:ascii="华文细黑" w:eastAsia="华文细黑" w:hAnsi="华文细黑" w:cs="华文细黑"/>
      <w:kern w:val="0"/>
    </w:rPr>
  </w:style>
  <w:style w:type="paragraph" w:customStyle="1" w:styleId="font6">
    <w:name w:val="font6"/>
    <w:basedOn w:val="a3"/>
    <w:qFormat/>
    <w:pPr>
      <w:widowControl/>
      <w:spacing w:before="100" w:beforeAutospacing="1" w:after="100" w:afterAutospacing="1"/>
      <w:jc w:val="left"/>
    </w:pPr>
    <w:rPr>
      <w:rFonts w:ascii="宋体" w:hAnsi="宋体" w:hint="eastAsia"/>
      <w:b/>
      <w:bCs/>
      <w:kern w:val="0"/>
      <w:sz w:val="20"/>
    </w:rPr>
  </w:style>
  <w:style w:type="character" w:customStyle="1" w:styleId="CharChar271">
    <w:name w:val="Char Char271"/>
    <w:qFormat/>
    <w:rPr>
      <w:rFonts w:ascii="楷体_GB2312" w:eastAsia="楷体_GB2312"/>
      <w:kern w:val="2"/>
      <w:sz w:val="24"/>
      <w:szCs w:val="24"/>
    </w:rPr>
  </w:style>
  <w:style w:type="character" w:customStyle="1" w:styleId="CharChar231">
    <w:name w:val="Char Char231"/>
    <w:qFormat/>
    <w:rPr>
      <w:b/>
      <w:bCs/>
      <w:kern w:val="2"/>
      <w:sz w:val="24"/>
      <w:szCs w:val="24"/>
    </w:rPr>
  </w:style>
  <w:style w:type="character" w:customStyle="1" w:styleId="CharChar61">
    <w:name w:val="Char Char61"/>
    <w:qFormat/>
    <w:rPr>
      <w:kern w:val="2"/>
      <w:sz w:val="21"/>
      <w:szCs w:val="24"/>
    </w:rPr>
  </w:style>
  <w:style w:type="character" w:customStyle="1" w:styleId="CharChar251">
    <w:name w:val="Char Char251"/>
    <w:qFormat/>
    <w:rPr>
      <w:sz w:val="18"/>
      <w:szCs w:val="18"/>
    </w:rPr>
  </w:style>
  <w:style w:type="character" w:customStyle="1" w:styleId="CharChar311">
    <w:name w:val="Char Char311"/>
    <w:qFormat/>
    <w:rPr>
      <w:rFonts w:ascii="Arial" w:eastAsia="黑体" w:hAnsi="Arial"/>
      <w:b/>
      <w:kern w:val="2"/>
      <w:sz w:val="24"/>
      <w:szCs w:val="24"/>
    </w:rPr>
  </w:style>
  <w:style w:type="character" w:customStyle="1" w:styleId="CharChar161">
    <w:name w:val="Char Char161"/>
    <w:qFormat/>
    <w:rPr>
      <w:b/>
      <w:bCs/>
      <w:kern w:val="2"/>
      <w:sz w:val="21"/>
      <w:szCs w:val="24"/>
    </w:rPr>
  </w:style>
  <w:style w:type="character" w:customStyle="1" w:styleId="2f">
    <w:name w:val="不明显强调2"/>
    <w:qFormat/>
    <w:rPr>
      <w:i/>
      <w:iCs/>
      <w:color w:val="808080"/>
    </w:rPr>
  </w:style>
  <w:style w:type="character" w:customStyle="1" w:styleId="CharChar351">
    <w:name w:val="Char Char351"/>
    <w:qFormat/>
    <w:rPr>
      <w:rFonts w:ascii="黑体" w:eastAsia="黑体"/>
      <w:b/>
      <w:bCs/>
      <w:kern w:val="44"/>
      <w:sz w:val="44"/>
      <w:szCs w:val="44"/>
    </w:rPr>
  </w:style>
  <w:style w:type="character" w:customStyle="1" w:styleId="CharChar261">
    <w:name w:val="Char Char261"/>
    <w:qFormat/>
    <w:rPr>
      <w:rFonts w:ascii="仿宋_GB2312" w:eastAsia="仿宋_GB2312"/>
      <w:sz w:val="28"/>
    </w:rPr>
  </w:style>
  <w:style w:type="character" w:customStyle="1" w:styleId="CharChar221">
    <w:name w:val="Char Char221"/>
    <w:qFormat/>
  </w:style>
  <w:style w:type="character" w:customStyle="1" w:styleId="CharChar131">
    <w:name w:val="Char Char131"/>
    <w:qFormat/>
    <w:rPr>
      <w:kern w:val="2"/>
      <w:sz w:val="28"/>
      <w:szCs w:val="24"/>
    </w:rPr>
  </w:style>
  <w:style w:type="character" w:customStyle="1" w:styleId="CharChar101">
    <w:name w:val="Char Char101"/>
    <w:qFormat/>
    <w:rPr>
      <w:rFonts w:ascii="黑体" w:eastAsia="黑体" w:hAnsi="Courier New"/>
    </w:rPr>
  </w:style>
  <w:style w:type="character" w:customStyle="1" w:styleId="CharChar71">
    <w:name w:val="Char Char71"/>
    <w:qFormat/>
    <w:rPr>
      <w:rFonts w:ascii="幼圆" w:eastAsia="Times New Roman" w:hAnsi="幼圆"/>
      <w:b/>
      <w:bCs/>
      <w:kern w:val="28"/>
      <w:sz w:val="32"/>
      <w:szCs w:val="32"/>
      <w:lang w:val="en-US" w:eastAsia="zh-CN"/>
    </w:rPr>
  </w:style>
  <w:style w:type="character" w:customStyle="1" w:styleId="CharCharChar1">
    <w:name w:val="Char Char Char1"/>
    <w:qFormat/>
    <w:rPr>
      <w:rFonts w:ascii="宋体" w:eastAsia="宋体" w:hAnsi="宋体"/>
      <w:b/>
      <w:sz w:val="24"/>
      <w:lang w:val="en-US" w:eastAsia="zh-CN" w:bidi="ar-SA"/>
    </w:rPr>
  </w:style>
  <w:style w:type="character" w:customStyle="1" w:styleId="CharChar141">
    <w:name w:val="Char Char141"/>
    <w:qFormat/>
    <w:rPr>
      <w:rFonts w:ascii="仿宋_GB2312" w:eastAsia="仿宋_GB2312"/>
      <w:sz w:val="28"/>
    </w:rPr>
  </w:style>
  <w:style w:type="character" w:customStyle="1" w:styleId="CharChar111">
    <w:name w:val="Char Char111"/>
    <w:qFormat/>
    <w:rPr>
      <w:rFonts w:ascii="楷体_GB2312" w:eastAsia="楷体_GB2312"/>
      <w:b/>
      <w:kern w:val="2"/>
      <w:sz w:val="28"/>
      <w:szCs w:val="24"/>
    </w:rPr>
  </w:style>
  <w:style w:type="character" w:customStyle="1" w:styleId="CharChar91">
    <w:name w:val="Char Char91"/>
    <w:qFormat/>
    <w:rPr>
      <w:kern w:val="2"/>
      <w:sz w:val="30"/>
      <w:szCs w:val="24"/>
    </w:rPr>
  </w:style>
  <w:style w:type="character" w:customStyle="1" w:styleId="CharChar201">
    <w:name w:val="Char Char201"/>
    <w:qFormat/>
    <w:rPr>
      <w:rFonts w:ascii="宋体" w:hAnsi="宋体"/>
      <w:sz w:val="24"/>
      <w:szCs w:val="24"/>
    </w:rPr>
  </w:style>
  <w:style w:type="character" w:customStyle="1" w:styleId="CharChar321">
    <w:name w:val="Char Char321"/>
    <w:qFormat/>
    <w:rPr>
      <w:rFonts w:ascii="黑体" w:eastAsia="黑体"/>
      <w:b/>
      <w:bCs/>
      <w:kern w:val="2"/>
      <w:sz w:val="28"/>
      <w:szCs w:val="28"/>
    </w:rPr>
  </w:style>
  <w:style w:type="character" w:customStyle="1" w:styleId="CharChar41">
    <w:name w:val="Char Char41"/>
    <w:qFormat/>
    <w:rPr>
      <w:rFonts w:ascii="华文细黑" w:eastAsia="幼圆" w:hAnsi="华文细黑" w:cs="Tahoma"/>
      <w:b/>
      <w:kern w:val="2"/>
      <w:sz w:val="28"/>
      <w:szCs w:val="32"/>
      <w:lang w:val="en-US" w:eastAsia="zh-CN" w:bidi="ar-SA"/>
    </w:rPr>
  </w:style>
  <w:style w:type="character" w:customStyle="1" w:styleId="CharChar36">
    <w:name w:val="Char Char36"/>
    <w:qFormat/>
    <w:rPr>
      <w:rFonts w:ascii="幼圆" w:eastAsia="幼圆" w:hAnsi="华文细黑" w:cs="Tahoma"/>
      <w:b/>
      <w:bCs/>
      <w:kern w:val="2"/>
      <w:sz w:val="24"/>
      <w:szCs w:val="24"/>
      <w:lang w:val="en-US" w:eastAsia="zh-CN" w:bidi="ar-SA"/>
    </w:rPr>
  </w:style>
  <w:style w:type="character" w:customStyle="1" w:styleId="CharChar121">
    <w:name w:val="Char Char121"/>
    <w:qFormat/>
    <w:rPr>
      <w:rFonts w:eastAsia="宋体"/>
      <w:kern w:val="2"/>
      <w:sz w:val="18"/>
      <w:szCs w:val="18"/>
      <w:lang w:val="en-US" w:eastAsia="zh-CN" w:bidi="ar-SA"/>
    </w:rPr>
  </w:style>
  <w:style w:type="character" w:customStyle="1" w:styleId="CharChar341">
    <w:name w:val="Char Char341"/>
    <w:qFormat/>
    <w:rPr>
      <w:rFonts w:ascii="Arial" w:eastAsia="黑体" w:hAnsi="Arial"/>
      <w:b/>
      <w:bCs/>
      <w:kern w:val="2"/>
      <w:sz w:val="32"/>
      <w:szCs w:val="32"/>
    </w:rPr>
  </w:style>
  <w:style w:type="character" w:customStyle="1" w:styleId="CharChar331">
    <w:name w:val="Char Char331"/>
    <w:qFormat/>
    <w:rPr>
      <w:rFonts w:ascii="黑体" w:eastAsia="黑体"/>
      <w:b/>
      <w:bCs/>
      <w:kern w:val="2"/>
      <w:sz w:val="32"/>
      <w:szCs w:val="32"/>
      <w:lang w:val="en-US" w:eastAsia="zh-CN" w:bidi="ar-SA"/>
    </w:rPr>
  </w:style>
  <w:style w:type="character" w:customStyle="1" w:styleId="2f0">
    <w:name w:val="明显强调2"/>
    <w:qFormat/>
    <w:rPr>
      <w:b/>
      <w:bCs/>
      <w:i/>
      <w:iCs/>
      <w:color w:val="4F81BD"/>
    </w:rPr>
  </w:style>
  <w:style w:type="character" w:customStyle="1" w:styleId="CharChar81">
    <w:name w:val="Char Char81"/>
    <w:qFormat/>
    <w:rPr>
      <w:kern w:val="2"/>
      <w:sz w:val="28"/>
      <w:szCs w:val="24"/>
    </w:rPr>
  </w:style>
  <w:style w:type="character" w:customStyle="1" w:styleId="2f1">
    <w:name w:val="明显参考2"/>
    <w:qFormat/>
    <w:rPr>
      <w:b/>
      <w:bCs/>
      <w:smallCaps/>
      <w:color w:val="C0504D"/>
      <w:spacing w:val="5"/>
      <w:u w:val="single"/>
    </w:rPr>
  </w:style>
  <w:style w:type="character" w:customStyle="1" w:styleId="2f2">
    <w:name w:val="不明显参考2"/>
    <w:qFormat/>
    <w:rPr>
      <w:smallCaps/>
      <w:color w:val="C0504D"/>
      <w:u w:val="single"/>
    </w:rPr>
  </w:style>
  <w:style w:type="character" w:customStyle="1" w:styleId="CharChar37">
    <w:name w:val="Char Char37"/>
    <w:qFormat/>
    <w:rPr>
      <w:rFonts w:eastAsia="华文细黑"/>
      <w:b/>
      <w:bCs/>
      <w:kern w:val="2"/>
      <w:sz w:val="21"/>
      <w:szCs w:val="24"/>
      <w:lang w:val="en-US" w:eastAsia="zh-CN" w:bidi="ar-SA"/>
    </w:rPr>
  </w:style>
  <w:style w:type="character" w:customStyle="1" w:styleId="CharChar181">
    <w:name w:val="Char Char181"/>
    <w:qFormat/>
    <w:rPr>
      <w:rFonts w:ascii="宋体" w:hAnsi="Courier New"/>
      <w:kern w:val="2"/>
      <w:sz w:val="21"/>
      <w:szCs w:val="21"/>
    </w:rPr>
  </w:style>
  <w:style w:type="character" w:customStyle="1" w:styleId="CharChar301">
    <w:name w:val="Char Char301"/>
    <w:qFormat/>
    <w:rPr>
      <w:b/>
      <w:kern w:val="2"/>
      <w:sz w:val="24"/>
      <w:szCs w:val="24"/>
    </w:rPr>
  </w:style>
  <w:style w:type="character" w:customStyle="1" w:styleId="CharChar191">
    <w:name w:val="Char Char191"/>
    <w:qFormat/>
    <w:rPr>
      <w:rFonts w:ascii="仿宋_GB2312" w:eastAsia="仿宋_GB2312"/>
      <w:sz w:val="28"/>
    </w:rPr>
  </w:style>
  <w:style w:type="character" w:customStyle="1" w:styleId="CharChar110">
    <w:name w:val="Char Char110"/>
    <w:qFormat/>
    <w:rPr>
      <w:rFonts w:ascii="幼圆" w:eastAsia="幼圆" w:hAnsi="Tahoma" w:cs="Tahoma"/>
      <w:b/>
      <w:bCs/>
      <w:kern w:val="2"/>
      <w:sz w:val="32"/>
      <w:szCs w:val="32"/>
      <w:lang w:val="en-US" w:eastAsia="zh-CN" w:bidi="ar-SA"/>
    </w:rPr>
  </w:style>
  <w:style w:type="character" w:customStyle="1" w:styleId="CharChar171">
    <w:name w:val="Char Char171"/>
    <w:qFormat/>
    <w:rPr>
      <w:kern w:val="2"/>
      <w:sz w:val="18"/>
      <w:szCs w:val="18"/>
    </w:rPr>
  </w:style>
  <w:style w:type="character" w:customStyle="1" w:styleId="CharChar211">
    <w:name w:val="Char Char211"/>
    <w:qFormat/>
    <w:rPr>
      <w:rFonts w:ascii="Arial" w:hAnsi="Arial" w:cs="Arial"/>
      <w:b/>
      <w:bCs/>
      <w:kern w:val="2"/>
      <w:sz w:val="32"/>
      <w:szCs w:val="32"/>
    </w:rPr>
  </w:style>
  <w:style w:type="character" w:customStyle="1" w:styleId="CharChar281">
    <w:name w:val="Char Char281"/>
    <w:qFormat/>
    <w:rPr>
      <w:rFonts w:ascii="Arial" w:eastAsia="黑体" w:hAnsi="Arial"/>
      <w:kern w:val="2"/>
      <w:sz w:val="21"/>
      <w:szCs w:val="24"/>
    </w:rPr>
  </w:style>
  <w:style w:type="character" w:customStyle="1" w:styleId="CharChar291">
    <w:name w:val="Char Char291"/>
    <w:qFormat/>
    <w:rPr>
      <w:rFonts w:ascii="Arial" w:eastAsia="黑体" w:hAnsi="Arial"/>
      <w:kern w:val="2"/>
      <w:sz w:val="24"/>
      <w:szCs w:val="24"/>
    </w:rPr>
  </w:style>
  <w:style w:type="character" w:customStyle="1" w:styleId="CharChar212">
    <w:name w:val="Char Char212"/>
    <w:semiHidden/>
    <w:qFormat/>
    <w:rPr>
      <w:rFonts w:eastAsia="华文细黑"/>
      <w:kern w:val="2"/>
      <w:sz w:val="21"/>
      <w:szCs w:val="24"/>
      <w:lang w:val="en-US" w:eastAsia="zh-CN" w:bidi="ar-SA"/>
    </w:rPr>
  </w:style>
  <w:style w:type="character" w:customStyle="1" w:styleId="CharChar51">
    <w:name w:val="Char Char51"/>
    <w:qFormat/>
    <w:rPr>
      <w:rFonts w:ascii="黑体" w:eastAsia="黑体"/>
      <w:b/>
      <w:bCs/>
      <w:kern w:val="2"/>
      <w:sz w:val="28"/>
      <w:szCs w:val="28"/>
    </w:rPr>
  </w:style>
  <w:style w:type="character" w:customStyle="1" w:styleId="CharChar241">
    <w:name w:val="Char Char241"/>
    <w:qFormat/>
    <w:rPr>
      <w:kern w:val="2"/>
      <w:sz w:val="18"/>
      <w:szCs w:val="18"/>
    </w:rPr>
  </w:style>
  <w:style w:type="character" w:customStyle="1" w:styleId="CharChar151">
    <w:name w:val="Char Char151"/>
    <w:qFormat/>
    <w:rPr>
      <w:rFonts w:ascii="仿宋_GB2312" w:eastAsia="仿宋_GB2312"/>
      <w:sz w:val="32"/>
    </w:rPr>
  </w:style>
  <w:style w:type="character" w:customStyle="1" w:styleId="2f3">
    <w:name w:val="书籍标题2"/>
    <w:qFormat/>
    <w:rPr>
      <w:b/>
      <w:bCs/>
      <w:smallCaps/>
      <w:spacing w:val="5"/>
    </w:rPr>
  </w:style>
  <w:style w:type="paragraph" w:customStyle="1" w:styleId="CharCharCharCharCharCharCharCharCharChar12">
    <w:name w:val="Char Char Char Char Char Char Char Char Char Char12"/>
    <w:basedOn w:val="a3"/>
    <w:qFormat/>
    <w:pPr>
      <w:tabs>
        <w:tab w:val="left" w:pos="425"/>
      </w:tabs>
      <w:ind w:left="425" w:hanging="425"/>
    </w:pPr>
    <w:rPr>
      <w:sz w:val="28"/>
    </w:rPr>
  </w:style>
  <w:style w:type="paragraph" w:customStyle="1" w:styleId="3a">
    <w:name w:val="正文3"/>
    <w:qFormat/>
    <w:pPr>
      <w:widowControl w:val="0"/>
      <w:adjustRightInd w:val="0"/>
      <w:spacing w:line="312" w:lineRule="atLeast"/>
      <w:jc w:val="both"/>
      <w:textAlignment w:val="baseline"/>
    </w:pPr>
    <w:rPr>
      <w:rFonts w:ascii="宋体"/>
      <w:sz w:val="34"/>
    </w:rPr>
  </w:style>
  <w:style w:type="paragraph" w:customStyle="1" w:styleId="CharCharCharCharCharChar2">
    <w:name w:val="Char Char Char Char Char Char2"/>
    <w:basedOn w:val="a3"/>
    <w:qFormat/>
    <w:pPr>
      <w:widowControl/>
      <w:spacing w:after="160" w:line="240" w:lineRule="exact"/>
      <w:jc w:val="left"/>
    </w:pPr>
    <w:rPr>
      <w:rFonts w:ascii="黑体" w:eastAsia="黑体" w:hAnsi="Verdana"/>
      <w:kern w:val="0"/>
      <w:sz w:val="32"/>
      <w:szCs w:val="32"/>
    </w:rPr>
  </w:style>
  <w:style w:type="paragraph" w:customStyle="1" w:styleId="Char120">
    <w:name w:val="Char12"/>
    <w:basedOn w:val="a3"/>
    <w:qFormat/>
    <w:pPr>
      <w:widowControl/>
      <w:spacing w:after="160" w:line="240" w:lineRule="exact"/>
      <w:jc w:val="left"/>
    </w:pPr>
    <w:rPr>
      <w:rFonts w:ascii="Verdana" w:eastAsia="仿宋_GB2312" w:hAnsi="Verdana"/>
      <w:kern w:val="0"/>
      <w:sz w:val="24"/>
      <w:lang w:eastAsia="en-US"/>
    </w:rPr>
  </w:style>
  <w:style w:type="paragraph" w:customStyle="1" w:styleId="CharCharChar1CharCharChar2">
    <w:name w:val="Char Char Char1 Char Char Char2"/>
    <w:basedOn w:val="a3"/>
    <w:qFormat/>
    <w:pPr>
      <w:ind w:firstLineChars="200" w:firstLine="200"/>
    </w:pPr>
    <w:rPr>
      <w:rFonts w:ascii="Tahoma" w:hAnsi="Tahoma"/>
      <w:sz w:val="24"/>
    </w:rPr>
  </w:style>
  <w:style w:type="paragraph" w:customStyle="1" w:styleId="CharCharCharChar2">
    <w:name w:val="Char Char Char Char2"/>
    <w:basedOn w:val="a3"/>
    <w:qFormat/>
    <w:pPr>
      <w:widowControl/>
      <w:tabs>
        <w:tab w:val="left" w:pos="510"/>
        <w:tab w:val="left" w:pos="1095"/>
      </w:tabs>
      <w:spacing w:after="120" w:line="360" w:lineRule="auto"/>
      <w:ind w:left="560" w:firstLineChars="200" w:firstLine="480"/>
      <w:jc w:val="left"/>
    </w:pPr>
    <w:rPr>
      <w:rFonts w:ascii="Verdana" w:hAnsi="Verdana"/>
      <w:kern w:val="0"/>
      <w:sz w:val="24"/>
      <w:szCs w:val="24"/>
    </w:rPr>
  </w:style>
  <w:style w:type="paragraph" w:customStyle="1" w:styleId="CharCharCharCharCharCharCharCharCharCharCharCharCharCharCharChar2">
    <w:name w:val="Char Char Char Char Char Char Char Char Char Char Char Char Char Char Char Char2"/>
    <w:basedOn w:val="a3"/>
    <w:qFormat/>
    <w:pPr>
      <w:tabs>
        <w:tab w:val="left" w:pos="360"/>
      </w:tabs>
    </w:pPr>
    <w:rPr>
      <w:sz w:val="24"/>
      <w:szCs w:val="24"/>
    </w:rPr>
  </w:style>
  <w:style w:type="paragraph" w:customStyle="1" w:styleId="CharChar1CharCharCharChar1">
    <w:name w:val="Char Char1 Char Char Char Char1"/>
    <w:basedOn w:val="ab"/>
    <w:qFormat/>
    <w:pPr>
      <w:adjustRightInd w:val="0"/>
      <w:spacing w:line="436" w:lineRule="exact"/>
      <w:ind w:left="357"/>
      <w:jc w:val="left"/>
      <w:outlineLvl w:val="3"/>
    </w:pPr>
    <w:rPr>
      <w:rFonts w:ascii="Tahoma" w:hAnsi="Tahoma"/>
      <w:b/>
      <w:sz w:val="24"/>
      <w:szCs w:val="24"/>
    </w:rPr>
  </w:style>
  <w:style w:type="paragraph" w:customStyle="1" w:styleId="CharCharCharCharCharCharCharCharCharChar2">
    <w:name w:val="Char Char Char Char Char Char Char Char Char Char2"/>
    <w:basedOn w:val="a3"/>
    <w:qFormat/>
    <w:pPr>
      <w:tabs>
        <w:tab w:val="left" w:pos="1200"/>
        <w:tab w:val="left" w:pos="1800"/>
      </w:tabs>
    </w:pPr>
    <w:rPr>
      <w:sz w:val="24"/>
      <w:szCs w:val="24"/>
    </w:rPr>
  </w:style>
  <w:style w:type="paragraph" w:customStyle="1" w:styleId="Char34">
    <w:name w:val="Char3"/>
    <w:basedOn w:val="a3"/>
    <w:qFormat/>
    <w:rPr>
      <w:rFonts w:ascii="仿宋_GB2312" w:eastAsia="仿宋_GB2312"/>
      <w:b/>
      <w:sz w:val="32"/>
      <w:szCs w:val="32"/>
    </w:rPr>
  </w:style>
  <w:style w:type="paragraph" w:customStyle="1" w:styleId="CharCharCharCharCharCharChar2">
    <w:name w:val="Char Char Char Char Char Char Char2"/>
    <w:basedOn w:val="a3"/>
    <w:qFormat/>
    <w:pPr>
      <w:widowControl/>
      <w:spacing w:after="160" w:line="240" w:lineRule="exact"/>
      <w:jc w:val="left"/>
    </w:pPr>
    <w:rPr>
      <w:rFonts w:ascii="Arial" w:eastAsia="Times New Roman" w:hAnsi="Arial" w:cs="Verdana"/>
      <w:b/>
      <w:kern w:val="0"/>
      <w:sz w:val="24"/>
      <w:szCs w:val="24"/>
      <w:lang w:eastAsia="en-US"/>
    </w:rPr>
  </w:style>
  <w:style w:type="paragraph" w:customStyle="1" w:styleId="2f4">
    <w:name w:val="修订2"/>
    <w:qFormat/>
    <w:rPr>
      <w:kern w:val="2"/>
      <w:sz w:val="21"/>
    </w:rPr>
  </w:style>
  <w:style w:type="paragraph" w:customStyle="1" w:styleId="1fe">
    <w:name w:val="列出段落1"/>
    <w:qFormat/>
    <w:pPr>
      <w:ind w:firstLineChars="200" w:firstLine="420"/>
    </w:pPr>
  </w:style>
  <w:style w:type="paragraph" w:customStyle="1" w:styleId="TOC2">
    <w:name w:val="TOC 标题2"/>
    <w:basedOn w:val="10"/>
    <w:next w:val="a3"/>
    <w:qFormat/>
    <w:pPr>
      <w:keepLines/>
      <w:tabs>
        <w:tab w:val="left" w:pos="1800"/>
      </w:tabs>
      <w:spacing w:before="340" w:after="330" w:line="578" w:lineRule="auto"/>
      <w:jc w:val="both"/>
      <w:outlineLvl w:val="9"/>
    </w:pPr>
    <w:rPr>
      <w:rFonts w:ascii="Cambria" w:eastAsia="华文细黑" w:hAnsi="Cambria" w:cs="Cambria"/>
      <w:bCs/>
      <w:kern w:val="44"/>
      <w:sz w:val="44"/>
      <w:szCs w:val="44"/>
    </w:rPr>
  </w:style>
  <w:style w:type="character" w:customStyle="1" w:styleId="color12">
    <w:name w:val="color_12"/>
    <w:qFormat/>
    <w:rPr>
      <w:rFonts w:ascii="Tahoma" w:hAnsi="Tahoma"/>
      <w:color w:val="FF0000"/>
      <w:szCs w:val="24"/>
    </w:rPr>
  </w:style>
  <w:style w:type="character" w:customStyle="1" w:styleId="-Char">
    <w:name w:val="文档-正文 Char"/>
    <w:link w:val="-0"/>
    <w:qFormat/>
    <w:rPr>
      <w:rFonts w:ascii="Arial" w:hAnsi="Arial" w:cs="Arial"/>
      <w:sz w:val="24"/>
      <w:szCs w:val="24"/>
    </w:rPr>
  </w:style>
  <w:style w:type="paragraph" w:customStyle="1" w:styleId="-0">
    <w:name w:val="文档-正文"/>
    <w:basedOn w:val="a3"/>
    <w:link w:val="-Char"/>
    <w:qFormat/>
    <w:pPr>
      <w:widowControl/>
      <w:spacing w:line="360" w:lineRule="auto"/>
      <w:ind w:firstLineChars="200" w:firstLine="200"/>
      <w:jc w:val="left"/>
    </w:pPr>
    <w:rPr>
      <w:rFonts w:ascii="Arial" w:hAnsi="Arial" w:cs="Arial"/>
      <w:kern w:val="0"/>
      <w:sz w:val="24"/>
      <w:szCs w:val="24"/>
    </w:rPr>
  </w:style>
  <w:style w:type="character" w:customStyle="1" w:styleId="numtype">
    <w:name w:val="numtype"/>
    <w:qFormat/>
    <w:rPr>
      <w:rFonts w:ascii="Tahoma" w:hAnsi="Tahoma"/>
      <w:szCs w:val="24"/>
    </w:rPr>
  </w:style>
  <w:style w:type="character" w:customStyle="1" w:styleId="color13">
    <w:name w:val="color_13"/>
    <w:qFormat/>
    <w:rPr>
      <w:rFonts w:ascii="Tahoma" w:hAnsi="Tahoma"/>
      <w:b/>
      <w:color w:val="444444"/>
      <w:szCs w:val="24"/>
    </w:rPr>
  </w:style>
  <w:style w:type="character" w:customStyle="1" w:styleId="login">
    <w:name w:val="login"/>
    <w:qFormat/>
    <w:rPr>
      <w:rFonts w:ascii="Tahoma" w:hAnsi="Tahoma"/>
      <w:color w:val="000000"/>
      <w:sz w:val="21"/>
      <w:szCs w:val="21"/>
    </w:rPr>
  </w:style>
  <w:style w:type="character" w:customStyle="1" w:styleId="apple-converted-space">
    <w:name w:val="apple-converted-space"/>
    <w:qFormat/>
    <w:rPr>
      <w:rFonts w:ascii="Tahoma" w:hAnsi="Tahoma"/>
      <w:szCs w:val="24"/>
    </w:rPr>
  </w:style>
  <w:style w:type="character" w:customStyle="1" w:styleId="color2">
    <w:name w:val="color_2"/>
    <w:qFormat/>
    <w:rPr>
      <w:rFonts w:ascii="Tahoma" w:hAnsi="Tahoma"/>
      <w:b/>
      <w:color w:val="666666"/>
      <w:szCs w:val="24"/>
    </w:rPr>
  </w:style>
  <w:style w:type="paragraph" w:customStyle="1" w:styleId="2CharCharCharCharCharCharChar">
    <w:name w:val="2 Char Char Char Char Char Char Char"/>
    <w:basedOn w:val="a3"/>
    <w:qFormat/>
    <w:rPr>
      <w:rFonts w:ascii="Tahoma" w:hAnsi="Tahoma"/>
      <w:sz w:val="24"/>
    </w:rPr>
  </w:style>
  <w:style w:type="paragraph" w:customStyle="1" w:styleId="z-1">
    <w:name w:val="z-窗体顶端1"/>
    <w:basedOn w:val="a3"/>
    <w:next w:val="a3"/>
    <w:link w:val="z-Char"/>
    <w:qFormat/>
    <w:pPr>
      <w:pBdr>
        <w:bottom w:val="single" w:sz="6" w:space="1" w:color="auto"/>
      </w:pBdr>
      <w:jc w:val="center"/>
    </w:pPr>
    <w:rPr>
      <w:rFonts w:ascii="Arial"/>
      <w:vanish/>
      <w:sz w:val="16"/>
    </w:rPr>
  </w:style>
  <w:style w:type="character" w:customStyle="1" w:styleId="z-Char">
    <w:name w:val="z-窗体顶端 Char"/>
    <w:link w:val="z-1"/>
    <w:qFormat/>
    <w:rPr>
      <w:rFonts w:ascii="Arial"/>
      <w:vanish/>
      <w:kern w:val="2"/>
      <w:sz w:val="16"/>
    </w:rPr>
  </w:style>
  <w:style w:type="paragraph" w:customStyle="1" w:styleId="1ff">
    <w:name w:val="纯文本1"/>
    <w:basedOn w:val="a3"/>
    <w:qFormat/>
    <w:pPr>
      <w:adjustRightInd w:val="0"/>
      <w:textAlignment w:val="baseline"/>
    </w:pPr>
    <w:rPr>
      <w:rFonts w:ascii="宋体" w:eastAsia="楷体_GB2312" w:hAnsi="Courier New"/>
      <w:sz w:val="26"/>
    </w:rPr>
  </w:style>
  <w:style w:type="paragraph" w:customStyle="1" w:styleId="211">
    <w:name w:val="正文文本 21"/>
    <w:basedOn w:val="a3"/>
    <w:qFormat/>
    <w:pPr>
      <w:adjustRightInd w:val="0"/>
      <w:spacing w:line="300" w:lineRule="auto"/>
      <w:jc w:val="center"/>
      <w:textAlignment w:val="baseline"/>
    </w:pPr>
    <w:rPr>
      <w:rFonts w:ascii="宋体" w:hAnsi="宋体"/>
      <w:sz w:val="24"/>
    </w:rPr>
  </w:style>
  <w:style w:type="paragraph" w:customStyle="1" w:styleId="-3">
    <w:name w:val="文档-标题3"/>
    <w:basedOn w:val="a3"/>
    <w:next w:val="a3"/>
    <w:qFormat/>
    <w:pPr>
      <w:keepNext/>
      <w:keepLines/>
      <w:numPr>
        <w:ilvl w:val="3"/>
        <w:numId w:val="3"/>
      </w:numPr>
      <w:spacing w:before="260" w:after="260" w:line="416" w:lineRule="auto"/>
      <w:jc w:val="left"/>
      <w:outlineLvl w:val="2"/>
    </w:pPr>
    <w:rPr>
      <w:rFonts w:ascii="Calibri" w:hAnsi="Calibri"/>
      <w:b/>
      <w:bCs/>
      <w:color w:val="7030A0"/>
      <w:sz w:val="32"/>
      <w:szCs w:val="32"/>
    </w:rPr>
  </w:style>
  <w:style w:type="paragraph" w:customStyle="1" w:styleId="Char40">
    <w:name w:val="Char4"/>
    <w:basedOn w:val="a3"/>
    <w:qFormat/>
    <w:pPr>
      <w:tabs>
        <w:tab w:val="left" w:pos="360"/>
        <w:tab w:val="left" w:pos="552"/>
      </w:tabs>
      <w:ind w:left="360" w:hanging="360"/>
    </w:pPr>
    <w:rPr>
      <w:sz w:val="24"/>
      <w:szCs w:val="24"/>
    </w:rPr>
  </w:style>
  <w:style w:type="paragraph" w:customStyle="1" w:styleId="z-10">
    <w:name w:val="z-窗体底端1"/>
    <w:basedOn w:val="a3"/>
    <w:next w:val="a3"/>
    <w:link w:val="z-Char0"/>
    <w:qFormat/>
    <w:pPr>
      <w:pBdr>
        <w:top w:val="single" w:sz="6" w:space="1" w:color="auto"/>
      </w:pBdr>
      <w:jc w:val="center"/>
    </w:pPr>
    <w:rPr>
      <w:rFonts w:ascii="Arial"/>
      <w:vanish/>
      <w:sz w:val="16"/>
    </w:rPr>
  </w:style>
  <w:style w:type="character" w:customStyle="1" w:styleId="z-Char0">
    <w:name w:val="z-窗体底端 Char"/>
    <w:link w:val="z-10"/>
    <w:qFormat/>
    <w:rPr>
      <w:rFonts w:ascii="Arial"/>
      <w:vanish/>
      <w:kern w:val="2"/>
      <w:sz w:val="16"/>
    </w:rPr>
  </w:style>
  <w:style w:type="paragraph" w:customStyle="1" w:styleId="-2">
    <w:name w:val="文档-标题2"/>
    <w:basedOn w:val="a3"/>
    <w:next w:val="a3"/>
    <w:qFormat/>
    <w:pPr>
      <w:keepNext/>
      <w:keepLines/>
      <w:numPr>
        <w:ilvl w:val="1"/>
        <w:numId w:val="3"/>
      </w:numPr>
      <w:spacing w:before="260" w:after="260" w:line="416" w:lineRule="auto"/>
      <w:jc w:val="left"/>
      <w:outlineLvl w:val="1"/>
    </w:pPr>
    <w:rPr>
      <w:rFonts w:ascii="Cambria" w:hAnsi="Cambria"/>
      <w:b/>
      <w:bCs/>
      <w:color w:val="7030A0"/>
      <w:sz w:val="32"/>
      <w:szCs w:val="32"/>
    </w:rPr>
  </w:style>
  <w:style w:type="paragraph" w:customStyle="1" w:styleId="afffff3">
    <w:name w:val="行文"/>
    <w:basedOn w:val="a3"/>
    <w:qFormat/>
    <w:pPr>
      <w:spacing w:line="480" w:lineRule="exact"/>
      <w:ind w:firstLine="624"/>
    </w:pPr>
    <w:rPr>
      <w:rFonts w:eastAsia="仿宋_GB2312"/>
      <w:sz w:val="30"/>
    </w:rPr>
  </w:style>
  <w:style w:type="paragraph" w:customStyle="1" w:styleId="2f5">
    <w:name w:val="列出段落2"/>
    <w:basedOn w:val="a3"/>
    <w:uiPriority w:val="34"/>
    <w:qFormat/>
    <w:pPr>
      <w:ind w:firstLineChars="200" w:firstLine="420"/>
    </w:pPr>
  </w:style>
  <w:style w:type="paragraph" w:customStyle="1" w:styleId="CharCharCharChar11">
    <w:name w:val="Char Char Char Char11"/>
    <w:basedOn w:val="a3"/>
    <w:qFormat/>
  </w:style>
  <w:style w:type="character" w:customStyle="1" w:styleId="3b">
    <w:name w:val="不明显参考3"/>
    <w:qFormat/>
    <w:rPr>
      <w:smallCaps/>
      <w:color w:val="C0504D"/>
      <w:u w:val="single"/>
    </w:rPr>
  </w:style>
  <w:style w:type="character" w:customStyle="1" w:styleId="1Char1">
    <w:name w:val="标题 1 Char1"/>
    <w:qFormat/>
    <w:rPr>
      <w:rFonts w:ascii="楷体_GB2312" w:eastAsia="楷体_GB2312"/>
      <w:b/>
      <w:kern w:val="2"/>
      <w:sz w:val="28"/>
    </w:rPr>
  </w:style>
  <w:style w:type="character" w:customStyle="1" w:styleId="4Char1">
    <w:name w:val="标题 4 Char1"/>
    <w:qFormat/>
    <w:rPr>
      <w:rFonts w:eastAsia="楷体_GB2312"/>
      <w:b/>
      <w:bCs/>
      <w:kern w:val="2"/>
      <w:sz w:val="13"/>
    </w:rPr>
  </w:style>
  <w:style w:type="character" w:customStyle="1" w:styleId="Char25">
    <w:name w:val="批注框文本 Char2"/>
    <w:qFormat/>
    <w:rPr>
      <w:kern w:val="2"/>
      <w:sz w:val="18"/>
      <w:szCs w:val="18"/>
    </w:rPr>
  </w:style>
  <w:style w:type="character" w:customStyle="1" w:styleId="2Char10">
    <w:name w:val="标题 2 Char1"/>
    <w:qFormat/>
    <w:rPr>
      <w:rFonts w:ascii="楷体_GB2312" w:eastAsia="楷体_GB2312"/>
      <w:b/>
      <w:bCs/>
      <w:kern w:val="2"/>
      <w:sz w:val="18"/>
    </w:rPr>
  </w:style>
  <w:style w:type="character" w:customStyle="1" w:styleId="9Char1">
    <w:name w:val="标题 9 Char1"/>
    <w:qFormat/>
    <w:rPr>
      <w:rFonts w:ascii="Tahoma" w:eastAsia="幼圆" w:hAnsi="Tahoma"/>
      <w:sz w:val="21"/>
      <w:szCs w:val="21"/>
    </w:rPr>
  </w:style>
  <w:style w:type="character" w:customStyle="1" w:styleId="Char26">
    <w:name w:val="正文文本 Char2"/>
    <w:qFormat/>
    <w:rPr>
      <w:rFonts w:ascii="华文中宋" w:eastAsia="华文中宋"/>
      <w:bCs/>
      <w:kern w:val="2"/>
      <w:sz w:val="28"/>
    </w:rPr>
  </w:style>
  <w:style w:type="character" w:customStyle="1" w:styleId="3c">
    <w:name w:val="书籍标题3"/>
    <w:qFormat/>
    <w:rPr>
      <w:b/>
      <w:bCs/>
      <w:smallCaps/>
      <w:spacing w:val="5"/>
    </w:rPr>
  </w:style>
  <w:style w:type="character" w:customStyle="1" w:styleId="Char27">
    <w:name w:val="日期 Char2"/>
    <w:qFormat/>
    <w:rPr>
      <w:rFonts w:eastAsia="黑体"/>
      <w:b/>
      <w:kern w:val="2"/>
      <w:sz w:val="36"/>
    </w:rPr>
  </w:style>
  <w:style w:type="character" w:customStyle="1" w:styleId="6Char1">
    <w:name w:val="标题 6 Char1"/>
    <w:qFormat/>
    <w:rPr>
      <w:rFonts w:ascii="Tahoma" w:eastAsia="幼圆" w:hAnsi="Tahoma"/>
      <w:b/>
      <w:bCs/>
      <w:sz w:val="24"/>
      <w:szCs w:val="24"/>
    </w:rPr>
  </w:style>
  <w:style w:type="character" w:customStyle="1" w:styleId="7Char1">
    <w:name w:val="标题 7 Char1"/>
    <w:qFormat/>
    <w:rPr>
      <w:b/>
      <w:bCs/>
      <w:sz w:val="24"/>
      <w:szCs w:val="24"/>
    </w:rPr>
  </w:style>
  <w:style w:type="character" w:customStyle="1" w:styleId="Char1d">
    <w:name w:val="页脚 Char1"/>
    <w:qFormat/>
    <w:rPr>
      <w:kern w:val="2"/>
      <w:sz w:val="18"/>
      <w:szCs w:val="18"/>
    </w:rPr>
  </w:style>
  <w:style w:type="character" w:customStyle="1" w:styleId="CharChar112">
    <w:name w:val="Char Char112"/>
    <w:qFormat/>
    <w:rPr>
      <w:rFonts w:ascii="幼圆" w:eastAsia="幼圆" w:hAnsi="Tahoma" w:cs="Tahoma"/>
      <w:b/>
      <w:bCs/>
      <w:kern w:val="2"/>
      <w:sz w:val="32"/>
      <w:szCs w:val="32"/>
      <w:lang w:val="en-US" w:eastAsia="zh-CN" w:bidi="ar-SA"/>
    </w:rPr>
  </w:style>
  <w:style w:type="character" w:customStyle="1" w:styleId="CharChar42">
    <w:name w:val="Char Char42"/>
    <w:qFormat/>
    <w:rPr>
      <w:rFonts w:ascii="华文细黑" w:eastAsia="幼圆" w:hAnsi="华文细黑" w:cs="Tahoma"/>
      <w:b/>
      <w:kern w:val="2"/>
      <w:sz w:val="28"/>
      <w:szCs w:val="32"/>
      <w:lang w:val="en-US" w:eastAsia="zh-CN" w:bidi="ar-SA"/>
    </w:rPr>
  </w:style>
  <w:style w:type="character" w:customStyle="1" w:styleId="5Char1">
    <w:name w:val="标题 5 Char1"/>
    <w:qFormat/>
    <w:rPr>
      <w:rFonts w:ascii="楷体_GB2312" w:eastAsia="楷体_GB2312"/>
      <w:bCs/>
      <w:kern w:val="2"/>
      <w:sz w:val="28"/>
    </w:rPr>
  </w:style>
  <w:style w:type="character" w:customStyle="1" w:styleId="Char9">
    <w:name w:val="样式 Char"/>
    <w:link w:val="afffff4"/>
    <w:qFormat/>
    <w:locked/>
    <w:rPr>
      <w:rFonts w:ascii="宋体" w:hAnsi="宋体"/>
      <w:sz w:val="24"/>
      <w:szCs w:val="24"/>
    </w:rPr>
  </w:style>
  <w:style w:type="paragraph" w:customStyle="1" w:styleId="afffff4">
    <w:name w:val="样式"/>
    <w:link w:val="Char9"/>
    <w:qFormat/>
    <w:pPr>
      <w:widowControl w:val="0"/>
      <w:autoSpaceDE w:val="0"/>
      <w:autoSpaceDN w:val="0"/>
      <w:adjustRightInd w:val="0"/>
    </w:pPr>
    <w:rPr>
      <w:rFonts w:ascii="宋体" w:hAnsi="宋体"/>
      <w:sz w:val="24"/>
      <w:szCs w:val="24"/>
    </w:rPr>
  </w:style>
  <w:style w:type="character" w:customStyle="1" w:styleId="3Char10">
    <w:name w:val="标题 3 Char1"/>
    <w:qFormat/>
    <w:rPr>
      <w:rFonts w:eastAsia="楷体_GB2312"/>
      <w:b/>
      <w:bCs/>
      <w:kern w:val="2"/>
      <w:sz w:val="15"/>
    </w:rPr>
  </w:style>
  <w:style w:type="character" w:customStyle="1" w:styleId="Char1e">
    <w:name w:val="纯文本 Char1"/>
    <w:qFormat/>
    <w:rPr>
      <w:rFonts w:ascii="宋体" w:eastAsia="楷体_GB2312" w:hAnsi="Courier New"/>
      <w:kern w:val="2"/>
      <w:sz w:val="26"/>
    </w:rPr>
  </w:style>
  <w:style w:type="character" w:customStyle="1" w:styleId="3d">
    <w:name w:val="不明显强调3"/>
    <w:qFormat/>
    <w:rPr>
      <w:i/>
      <w:iCs/>
      <w:color w:val="808080"/>
    </w:rPr>
  </w:style>
  <w:style w:type="character" w:customStyle="1" w:styleId="CharChar38">
    <w:name w:val="Char Char38"/>
    <w:qFormat/>
    <w:rPr>
      <w:rFonts w:ascii="幼圆" w:eastAsia="幼圆" w:hAnsi="华文细黑" w:cs="Tahoma"/>
      <w:b/>
      <w:bCs/>
      <w:kern w:val="2"/>
      <w:sz w:val="24"/>
      <w:szCs w:val="24"/>
      <w:lang w:val="en-US" w:eastAsia="zh-CN" w:bidi="ar-SA"/>
    </w:rPr>
  </w:style>
  <w:style w:type="character" w:customStyle="1" w:styleId="8Char1">
    <w:name w:val="标题 8 Char1"/>
    <w:qFormat/>
    <w:rPr>
      <w:rFonts w:ascii="Tahoma" w:eastAsia="幼圆" w:hAnsi="Tahoma"/>
      <w:sz w:val="24"/>
      <w:szCs w:val="24"/>
    </w:rPr>
  </w:style>
  <w:style w:type="character" w:customStyle="1" w:styleId="3e">
    <w:name w:val="明显参考3"/>
    <w:qFormat/>
    <w:rPr>
      <w:b/>
      <w:bCs/>
      <w:smallCaps/>
      <w:color w:val="C0504D"/>
      <w:spacing w:val="5"/>
      <w:u w:val="single"/>
    </w:rPr>
  </w:style>
  <w:style w:type="character" w:customStyle="1" w:styleId="3f">
    <w:name w:val="明显强调3"/>
    <w:qFormat/>
    <w:rPr>
      <w:b/>
      <w:bCs/>
      <w:i/>
      <w:iCs/>
      <w:color w:val="4F81BD"/>
    </w:rPr>
  </w:style>
  <w:style w:type="character" w:customStyle="1" w:styleId="CharChar39">
    <w:name w:val="Char Char39"/>
    <w:qFormat/>
    <w:rPr>
      <w:rFonts w:eastAsia="华文细黑"/>
      <w:b/>
      <w:bCs/>
      <w:kern w:val="2"/>
      <w:sz w:val="21"/>
      <w:szCs w:val="24"/>
      <w:lang w:val="en-US" w:eastAsia="zh-CN" w:bidi="ar-SA"/>
    </w:rPr>
  </w:style>
  <w:style w:type="character" w:customStyle="1" w:styleId="CharChar213">
    <w:name w:val="Char Char213"/>
    <w:semiHidden/>
    <w:qFormat/>
    <w:rPr>
      <w:rFonts w:eastAsia="华文细黑"/>
      <w:kern w:val="2"/>
      <w:sz w:val="21"/>
      <w:szCs w:val="24"/>
      <w:lang w:val="en-US" w:eastAsia="zh-CN" w:bidi="ar-SA"/>
    </w:rPr>
  </w:style>
  <w:style w:type="paragraph" w:customStyle="1" w:styleId="H3">
    <w:name w:val="H3"/>
    <w:basedOn w:val="a3"/>
    <w:next w:val="a3"/>
    <w:qFormat/>
    <w:pPr>
      <w:keepNext/>
      <w:autoSpaceDE w:val="0"/>
      <w:autoSpaceDN w:val="0"/>
      <w:adjustRightInd w:val="0"/>
      <w:spacing w:before="100" w:after="100"/>
      <w:jc w:val="left"/>
      <w:outlineLvl w:val="3"/>
    </w:pPr>
    <w:rPr>
      <w:b/>
      <w:kern w:val="0"/>
      <w:sz w:val="28"/>
    </w:rPr>
  </w:style>
  <w:style w:type="paragraph" w:customStyle="1" w:styleId="H4">
    <w:name w:val="H4"/>
    <w:basedOn w:val="a3"/>
    <w:next w:val="a3"/>
    <w:qFormat/>
    <w:pPr>
      <w:keepNext/>
      <w:autoSpaceDE w:val="0"/>
      <w:autoSpaceDN w:val="0"/>
      <w:adjustRightInd w:val="0"/>
      <w:spacing w:before="100" w:after="100"/>
      <w:jc w:val="left"/>
      <w:outlineLvl w:val="4"/>
    </w:pPr>
    <w:rPr>
      <w:b/>
      <w:kern w:val="0"/>
      <w:sz w:val="24"/>
    </w:rPr>
  </w:style>
  <w:style w:type="paragraph" w:customStyle="1" w:styleId="3f0">
    <w:name w:val="修订3"/>
    <w:qFormat/>
    <w:rPr>
      <w:kern w:val="2"/>
      <w:sz w:val="21"/>
      <w:szCs w:val="24"/>
    </w:rPr>
  </w:style>
  <w:style w:type="paragraph" w:customStyle="1" w:styleId="TableParagraph">
    <w:name w:val="Table Paragraph"/>
    <w:basedOn w:val="a3"/>
    <w:uiPriority w:val="1"/>
    <w:qFormat/>
    <w:rPr>
      <w:szCs w:val="24"/>
    </w:rPr>
  </w:style>
  <w:style w:type="paragraph" w:customStyle="1" w:styleId="H1">
    <w:name w:val="H1"/>
    <w:basedOn w:val="a3"/>
    <w:next w:val="a3"/>
    <w:qFormat/>
    <w:pPr>
      <w:keepNext/>
      <w:autoSpaceDE w:val="0"/>
      <w:autoSpaceDN w:val="0"/>
      <w:adjustRightInd w:val="0"/>
      <w:spacing w:before="100" w:after="100"/>
      <w:jc w:val="left"/>
      <w:outlineLvl w:val="1"/>
    </w:pPr>
    <w:rPr>
      <w:b/>
      <w:kern w:val="36"/>
      <w:sz w:val="48"/>
    </w:rPr>
  </w:style>
  <w:style w:type="paragraph" w:customStyle="1" w:styleId="H2">
    <w:name w:val="H2"/>
    <w:basedOn w:val="a3"/>
    <w:next w:val="a3"/>
    <w:qFormat/>
    <w:pPr>
      <w:keepNext/>
      <w:autoSpaceDE w:val="0"/>
      <w:autoSpaceDN w:val="0"/>
      <w:adjustRightInd w:val="0"/>
      <w:spacing w:before="100" w:after="100"/>
      <w:jc w:val="left"/>
      <w:outlineLvl w:val="2"/>
    </w:pPr>
    <w:rPr>
      <w:b/>
      <w:kern w:val="0"/>
      <w:sz w:val="36"/>
    </w:rPr>
  </w:style>
  <w:style w:type="paragraph" w:customStyle="1" w:styleId="H5">
    <w:name w:val="H5"/>
    <w:basedOn w:val="a3"/>
    <w:next w:val="a3"/>
    <w:qFormat/>
    <w:pPr>
      <w:keepNext/>
      <w:autoSpaceDE w:val="0"/>
      <w:autoSpaceDN w:val="0"/>
      <w:adjustRightInd w:val="0"/>
      <w:spacing w:before="100" w:after="100"/>
      <w:jc w:val="left"/>
      <w:outlineLvl w:val="5"/>
    </w:pPr>
    <w:rPr>
      <w:b/>
      <w:kern w:val="0"/>
      <w:sz w:val="20"/>
    </w:rPr>
  </w:style>
  <w:style w:type="paragraph" w:customStyle="1" w:styleId="TOC3">
    <w:name w:val="TOC 标题3"/>
    <w:basedOn w:val="10"/>
    <w:next w:val="a3"/>
    <w:qFormat/>
    <w:pPr>
      <w:keepLines/>
      <w:spacing w:before="340" w:after="330" w:line="578" w:lineRule="auto"/>
      <w:jc w:val="both"/>
      <w:outlineLvl w:val="9"/>
    </w:pPr>
    <w:rPr>
      <w:rFonts w:ascii="Cambria" w:eastAsia="华文细黑" w:hAnsi="Cambria" w:cs="Cambria"/>
      <w:bCs/>
      <w:kern w:val="44"/>
      <w:sz w:val="44"/>
      <w:szCs w:val="44"/>
    </w:rPr>
  </w:style>
  <w:style w:type="paragraph" w:customStyle="1" w:styleId="00">
    <w:name w:val="正文_0"/>
    <w:qFormat/>
    <w:pPr>
      <w:widowControl w:val="0"/>
      <w:jc w:val="both"/>
    </w:pPr>
    <w:rPr>
      <w:rFonts w:ascii="Calibri" w:hAnsi="Calibri"/>
      <w:kern w:val="2"/>
      <w:sz w:val="21"/>
      <w:szCs w:val="22"/>
    </w:rPr>
  </w:style>
  <w:style w:type="paragraph" w:customStyle="1" w:styleId="01">
    <w:name w:val="正文文本_0"/>
    <w:basedOn w:val="00"/>
    <w:qFormat/>
    <w:pPr>
      <w:adjustRightInd w:val="0"/>
      <w:spacing w:after="60" w:line="360" w:lineRule="atLeast"/>
      <w:ind w:leftChars="30" w:left="72" w:rightChars="30" w:right="30"/>
      <w:jc w:val="center"/>
    </w:pPr>
    <w:rPr>
      <w:rFonts w:ascii="Times New Roman" w:hAnsi="Times New Roman"/>
      <w:kern w:val="0"/>
      <w:sz w:val="20"/>
      <w:szCs w:val="20"/>
    </w:rPr>
  </w:style>
  <w:style w:type="paragraph" w:customStyle="1" w:styleId="100">
    <w:name w:val="标题 1_0"/>
    <w:basedOn w:val="00"/>
    <w:next w:val="00"/>
    <w:qFormat/>
    <w:pPr>
      <w:keepNext/>
      <w:keepLines/>
      <w:spacing w:before="340" w:after="330" w:line="576" w:lineRule="auto"/>
      <w:outlineLvl w:val="0"/>
    </w:pPr>
    <w:rPr>
      <w:rFonts w:ascii="Times New Roman" w:hAnsi="Times New Roman"/>
      <w:b/>
      <w:bCs/>
      <w:kern w:val="44"/>
      <w:sz w:val="44"/>
      <w:szCs w:val="44"/>
    </w:rPr>
  </w:style>
  <w:style w:type="paragraph" w:customStyle="1" w:styleId="400">
    <w:name w:val="标题 4_0"/>
    <w:basedOn w:val="00"/>
    <w:next w:val="00"/>
    <w:qFormat/>
    <w:pPr>
      <w:keepNext/>
      <w:keepLines/>
      <w:spacing w:before="280" w:after="290" w:line="372" w:lineRule="auto"/>
      <w:outlineLvl w:val="3"/>
    </w:pPr>
    <w:rPr>
      <w:rFonts w:ascii="Cambria" w:hAnsi="Cambria"/>
      <w:b/>
      <w:bCs/>
      <w:sz w:val="28"/>
      <w:szCs w:val="28"/>
    </w:rPr>
  </w:style>
  <w:style w:type="paragraph" w:customStyle="1" w:styleId="300">
    <w:name w:val="标题 3_0"/>
    <w:basedOn w:val="00"/>
    <w:next w:val="00"/>
    <w:qFormat/>
    <w:pPr>
      <w:keepNext/>
      <w:keepLines/>
      <w:spacing w:before="260" w:after="260" w:line="412" w:lineRule="auto"/>
      <w:outlineLvl w:val="2"/>
    </w:pPr>
    <w:rPr>
      <w:rFonts w:ascii="Times New Roman" w:hAnsi="Times New Roman"/>
      <w:b/>
      <w:bCs/>
      <w:sz w:val="32"/>
      <w:szCs w:val="32"/>
    </w:rPr>
  </w:style>
  <w:style w:type="paragraph" w:customStyle="1" w:styleId="Style37">
    <w:name w:val="_Style 37"/>
    <w:basedOn w:val="a3"/>
    <w:next w:val="a3"/>
    <w:qFormat/>
    <w:rPr>
      <w:rFonts w:ascii="Calibri" w:hAnsi="Calibri"/>
      <w:szCs w:val="24"/>
    </w:rPr>
  </w:style>
  <w:style w:type="paragraph" w:customStyle="1" w:styleId="1ff0">
    <w:name w:val="正文_1"/>
    <w:qFormat/>
    <w:rPr>
      <w:rFonts w:ascii="Calibri" w:hAnsi="Calibri"/>
      <w:sz w:val="21"/>
      <w:szCs w:val="22"/>
    </w:rPr>
  </w:style>
  <w:style w:type="paragraph" w:customStyle="1" w:styleId="1ff1">
    <w:name w:val="无间隔1"/>
    <w:qFormat/>
    <w:pPr>
      <w:widowControl w:val="0"/>
      <w:jc w:val="both"/>
    </w:pPr>
    <w:rPr>
      <w:rFonts w:ascii="Calibri" w:hAnsi="Calibri"/>
      <w:kern w:val="2"/>
      <w:sz w:val="21"/>
      <w:szCs w:val="24"/>
    </w:rPr>
  </w:style>
  <w:style w:type="paragraph" w:customStyle="1" w:styleId="02">
    <w:name w:val="正文缩进_0"/>
    <w:basedOn w:val="1ff0"/>
    <w:qFormat/>
    <w:pPr>
      <w:widowControl w:val="0"/>
      <w:ind w:firstLine="420"/>
      <w:jc w:val="both"/>
    </w:pPr>
    <w:rPr>
      <w:kern w:val="2"/>
      <w:u w:val="single"/>
    </w:rPr>
  </w:style>
  <w:style w:type="paragraph" w:customStyle="1" w:styleId="TOC0">
    <w:name w:val="TOC 标题_0"/>
    <w:basedOn w:val="100"/>
    <w:next w:val="00"/>
    <w:qFormat/>
    <w:pPr>
      <w:outlineLvl w:val="9"/>
    </w:pPr>
    <w:rPr>
      <w:rFonts w:ascii="Calibri" w:hAnsi="Calibri"/>
    </w:rPr>
  </w:style>
  <w:style w:type="paragraph" w:customStyle="1" w:styleId="reader-word-layer">
    <w:name w:val="reader-word-layer"/>
    <w:basedOn w:val="a3"/>
    <w:qFormat/>
    <w:pPr>
      <w:widowControl/>
      <w:spacing w:before="100" w:beforeAutospacing="1" w:after="100" w:afterAutospacing="1"/>
      <w:jc w:val="left"/>
    </w:pPr>
    <w:rPr>
      <w:rFonts w:ascii="宋体" w:hAnsi="宋体" w:cs="宋体"/>
      <w:kern w:val="0"/>
      <w:sz w:val="24"/>
      <w:szCs w:val="24"/>
    </w:rPr>
  </w:style>
  <w:style w:type="paragraph" w:customStyle="1" w:styleId="2-2ji">
    <w:name w:val="2-2ji"/>
    <w:basedOn w:val="21"/>
    <w:qFormat/>
    <w:pPr>
      <w:keepLines/>
      <w:spacing w:line="360" w:lineRule="auto"/>
    </w:pPr>
    <w:rPr>
      <w:rFonts w:ascii="宋体" w:eastAsia="宋体" w:hAnsi="宋体"/>
      <w:sz w:val="36"/>
      <w:szCs w:val="24"/>
      <w:lang w:val="zh-CN"/>
    </w:rPr>
  </w:style>
  <w:style w:type="character" w:customStyle="1" w:styleId="BalloonTextChar">
    <w:name w:val="Balloon Text Char"/>
    <w:qFormat/>
    <w:rPr>
      <w:sz w:val="18"/>
      <w:lang w:bidi="ar-SA"/>
    </w:rPr>
  </w:style>
  <w:style w:type="character" w:customStyle="1" w:styleId="DocumentMapChar">
    <w:name w:val="Document Map Char"/>
    <w:qFormat/>
    <w:rPr>
      <w:rFonts w:ascii="宋体" w:eastAsia="宋体" w:hAnsi="宋体" w:hint="eastAsia"/>
      <w:kern w:val="2"/>
      <w:sz w:val="21"/>
      <w:szCs w:val="24"/>
      <w:lang w:val="en-US" w:eastAsia="zh-CN" w:bidi="ar-SA"/>
    </w:rPr>
  </w:style>
  <w:style w:type="character" w:customStyle="1" w:styleId="Heading1Char">
    <w:name w:val="Heading 1 Char"/>
    <w:qFormat/>
    <w:rPr>
      <w:rFonts w:ascii="宋体" w:eastAsia="宋体" w:hAnsi="宋体" w:hint="eastAsia"/>
      <w:b/>
      <w:bCs/>
      <w:kern w:val="44"/>
      <w:sz w:val="32"/>
      <w:szCs w:val="44"/>
      <w:lang w:val="en-US" w:eastAsia="zh-CN" w:bidi="ar-SA"/>
    </w:rPr>
  </w:style>
  <w:style w:type="character" w:customStyle="1" w:styleId="CommentSubjectChar">
    <w:name w:val="Comment Subject Char"/>
    <w:qFormat/>
    <w:rPr>
      <w:b/>
      <w:sz w:val="24"/>
      <w:lang w:bidi="ar-SA"/>
    </w:rPr>
  </w:style>
  <w:style w:type="character" w:customStyle="1" w:styleId="DateChar">
    <w:name w:val="Date Char"/>
    <w:qFormat/>
    <w:rPr>
      <w:rFonts w:ascii="宋体" w:eastAsia="宋体" w:hAnsi="宋体" w:hint="eastAsia"/>
      <w:kern w:val="2"/>
      <w:sz w:val="21"/>
      <w:szCs w:val="24"/>
      <w:lang w:val="en-US" w:eastAsia="zh-CN" w:bidi="ar-SA"/>
    </w:rPr>
  </w:style>
  <w:style w:type="character" w:customStyle="1" w:styleId="Heading2Char">
    <w:name w:val="Heading 2 Char"/>
    <w:qFormat/>
    <w:rPr>
      <w:rFonts w:ascii="Arial" w:eastAsia="黑体" w:hAnsi="Arial" w:cs="Arial" w:hint="default"/>
      <w:b/>
      <w:bCs/>
      <w:kern w:val="2"/>
      <w:sz w:val="32"/>
      <w:szCs w:val="32"/>
      <w:lang w:val="en-US" w:eastAsia="zh-CN" w:bidi="ar-SA"/>
    </w:rPr>
  </w:style>
  <w:style w:type="character" w:customStyle="1" w:styleId="Heading3Char1">
    <w:name w:val="Heading 3 Char1"/>
    <w:qFormat/>
    <w:rPr>
      <w:rFonts w:ascii="宋体" w:eastAsia="宋体" w:hAnsi="宋体" w:hint="eastAsia"/>
      <w:b/>
      <w:bCs/>
      <w:kern w:val="2"/>
      <w:sz w:val="24"/>
      <w:szCs w:val="32"/>
      <w:lang w:val="en-US" w:eastAsia="zh-CN" w:bidi="ar-SA"/>
    </w:rPr>
  </w:style>
  <w:style w:type="character" w:customStyle="1" w:styleId="Heading4Char">
    <w:name w:val="Heading 4 Char"/>
    <w:qFormat/>
    <w:rPr>
      <w:rFonts w:ascii="Arial" w:eastAsia="宋体" w:hAnsi="Arial" w:cs="Arial" w:hint="default"/>
      <w:b/>
      <w:bCs/>
      <w:kern w:val="2"/>
      <w:sz w:val="21"/>
      <w:szCs w:val="28"/>
      <w:lang w:val="en-US" w:eastAsia="zh-CN" w:bidi="ar-SA"/>
    </w:rPr>
  </w:style>
  <w:style w:type="character" w:customStyle="1" w:styleId="FooterChar">
    <w:name w:val="Footer Char"/>
    <w:qFormat/>
    <w:rPr>
      <w:rFonts w:ascii="宋体" w:eastAsia="宋体" w:hAnsi="宋体" w:hint="eastAsia"/>
      <w:kern w:val="2"/>
      <w:sz w:val="18"/>
      <w:szCs w:val="18"/>
      <w:lang w:val="en-US" w:eastAsia="zh-CN" w:bidi="ar-SA"/>
    </w:rPr>
  </w:style>
  <w:style w:type="character" w:customStyle="1" w:styleId="BodyTextIndent2Char">
    <w:name w:val="Body Text Indent 2 Char"/>
    <w:qFormat/>
    <w:rPr>
      <w:rFonts w:ascii="宋体" w:eastAsia="宋体" w:hAnsi="宋体" w:hint="eastAsia"/>
      <w:kern w:val="2"/>
      <w:sz w:val="21"/>
      <w:szCs w:val="24"/>
      <w:lang w:val="en-US" w:eastAsia="zh-CN" w:bidi="ar-SA"/>
    </w:rPr>
  </w:style>
  <w:style w:type="character" w:customStyle="1" w:styleId="PlainTextChar">
    <w:name w:val="Plain Text Char"/>
    <w:qFormat/>
    <w:rPr>
      <w:rFonts w:ascii="宋体" w:eastAsia="宋体" w:hAnsi="Courier New" w:hint="eastAsia"/>
      <w:sz w:val="24"/>
      <w:lang w:bidi="ar-SA"/>
    </w:rPr>
  </w:style>
  <w:style w:type="character" w:customStyle="1" w:styleId="03">
    <w:name w:val="超链接_0"/>
    <w:uiPriority w:val="99"/>
    <w:qFormat/>
    <w:rPr>
      <w:rFonts w:ascii="Calibri" w:hAnsi="Calibri" w:cs="Times New Roman" w:hint="default"/>
      <w:color w:val="0000FF"/>
      <w:u w:val="single"/>
    </w:rPr>
  </w:style>
  <w:style w:type="character" w:customStyle="1" w:styleId="FootnoteTextChar">
    <w:name w:val="Footnote Text Char"/>
    <w:qFormat/>
    <w:rPr>
      <w:rFonts w:ascii="宋体" w:eastAsia="宋体" w:hAnsi="宋体" w:hint="eastAsia"/>
      <w:sz w:val="18"/>
      <w:lang w:val="en-US" w:eastAsia="zh-CN" w:bidi="ar-SA"/>
    </w:rPr>
  </w:style>
  <w:style w:type="character" w:customStyle="1" w:styleId="CommentTextChar1">
    <w:name w:val="Comment Text Char1"/>
    <w:qFormat/>
    <w:rPr>
      <w:sz w:val="24"/>
      <w:lang w:bidi="ar-SA"/>
    </w:rPr>
  </w:style>
  <w:style w:type="character" w:customStyle="1" w:styleId="CommentTextChar">
    <w:name w:val="Comment Text Char"/>
    <w:qFormat/>
    <w:rPr>
      <w:rFonts w:ascii="Times New Roman" w:hAnsi="Times New Roman" w:cs="Times New Roman" w:hint="default"/>
      <w:sz w:val="24"/>
      <w:szCs w:val="24"/>
    </w:rPr>
  </w:style>
  <w:style w:type="character" w:customStyle="1" w:styleId="Char28">
    <w:name w:val="批注文字 Char2"/>
    <w:qFormat/>
    <w:rPr>
      <w:rFonts w:ascii="宋体" w:eastAsia="宋体" w:hAnsi="宋体" w:hint="eastAsia"/>
      <w:kern w:val="2"/>
      <w:sz w:val="21"/>
      <w:szCs w:val="24"/>
      <w:lang w:val="en-US" w:eastAsia="zh-CN" w:bidi="ar-SA"/>
    </w:rPr>
  </w:style>
  <w:style w:type="character" w:customStyle="1" w:styleId="TitleChar">
    <w:name w:val="Title Char"/>
    <w:qFormat/>
    <w:rPr>
      <w:rFonts w:ascii="Cambria" w:hAnsi="Cambria" w:hint="default"/>
      <w:b/>
      <w:sz w:val="32"/>
      <w:lang w:bidi="ar-SA"/>
    </w:rPr>
  </w:style>
  <w:style w:type="character" w:customStyle="1" w:styleId="HeaderChar">
    <w:name w:val="Header Char"/>
    <w:qFormat/>
    <w:rPr>
      <w:rFonts w:ascii="宋体" w:eastAsia="宋体" w:hAnsi="宋体" w:hint="eastAsia"/>
      <w:kern w:val="2"/>
      <w:sz w:val="18"/>
      <w:szCs w:val="18"/>
      <w:lang w:val="en-US" w:eastAsia="zh-CN" w:bidi="ar-SA"/>
    </w:rPr>
  </w:style>
  <w:style w:type="character" w:customStyle="1" w:styleId="Heading5Char">
    <w:name w:val="Heading 5 Char"/>
    <w:qFormat/>
    <w:rPr>
      <w:rFonts w:ascii="宋体" w:eastAsia="宋体" w:hAnsi="宋体" w:hint="eastAsia"/>
      <w:b/>
      <w:bCs/>
      <w:kern w:val="2"/>
      <w:sz w:val="28"/>
      <w:szCs w:val="28"/>
      <w:lang w:val="en-US" w:eastAsia="zh-CN" w:bidi="ar-SA"/>
    </w:rPr>
  </w:style>
  <w:style w:type="character" w:customStyle="1" w:styleId="BodyTextIndentChar">
    <w:name w:val="Body Text Indent Char"/>
    <w:qFormat/>
    <w:rPr>
      <w:rFonts w:ascii="宋体" w:eastAsia="宋体" w:hAnsi="宋体" w:hint="eastAsia"/>
      <w:kern w:val="2"/>
      <w:sz w:val="21"/>
      <w:lang w:val="en-US" w:eastAsia="zh-CN" w:bidi="ar-SA"/>
    </w:rPr>
  </w:style>
  <w:style w:type="character" w:customStyle="1" w:styleId="Heading3Char">
    <w:name w:val="Heading 3 Char"/>
    <w:qFormat/>
    <w:rPr>
      <w:rFonts w:ascii="Times New Roman" w:hAnsi="Times New Roman" w:cs="Times New Roman" w:hint="default"/>
      <w:b/>
      <w:bCs/>
      <w:kern w:val="2"/>
      <w:sz w:val="32"/>
      <w:szCs w:val="32"/>
    </w:rPr>
  </w:style>
  <w:style w:type="character" w:customStyle="1" w:styleId="2Char11">
    <w:name w:val="正文文本缩进 2 Char1"/>
    <w:uiPriority w:val="99"/>
    <w:semiHidden/>
    <w:qFormat/>
    <w:rPr>
      <w:kern w:val="2"/>
      <w:sz w:val="21"/>
      <w:szCs w:val="24"/>
    </w:rPr>
  </w:style>
  <w:style w:type="character" w:customStyle="1" w:styleId="Char35">
    <w:name w:val="批注文字 Char3"/>
    <w:semiHidden/>
    <w:qFormat/>
    <w:locked/>
    <w:rPr>
      <w:rFonts w:ascii="Calibri" w:eastAsia="宋体" w:hAnsi="Calibri" w:cs="Times New Roman"/>
      <w:szCs w:val="24"/>
    </w:rPr>
  </w:style>
  <w:style w:type="character" w:customStyle="1" w:styleId="Char29">
    <w:name w:val="纯文本 Char2"/>
    <w:uiPriority w:val="99"/>
    <w:semiHidden/>
    <w:qFormat/>
    <w:rPr>
      <w:rFonts w:ascii="宋体" w:eastAsia="宋体" w:hAnsi="Courier New" w:cs="Courier New" w:hint="eastAsia"/>
      <w:kern w:val="2"/>
      <w:sz w:val="21"/>
      <w:szCs w:val="21"/>
    </w:rPr>
  </w:style>
  <w:style w:type="paragraph" w:customStyle="1" w:styleId="04">
    <w:name w:val="标题_0"/>
    <w:basedOn w:val="1ff0"/>
    <w:qFormat/>
    <w:pPr>
      <w:spacing w:before="120" w:after="120" w:line="360" w:lineRule="auto"/>
      <w:jc w:val="center"/>
      <w:outlineLvl w:val="0"/>
    </w:pPr>
    <w:rPr>
      <w:rFonts w:ascii="黑体" w:eastAsia="黑体" w:hAnsi="Arial"/>
      <w:b/>
      <w:bCs/>
      <w:kern w:val="2"/>
      <w:sz w:val="32"/>
      <w:szCs w:val="32"/>
    </w:rPr>
  </w:style>
  <w:style w:type="paragraph" w:customStyle="1" w:styleId="Style1">
    <w:name w:val="_Style 1"/>
    <w:basedOn w:val="a3"/>
    <w:uiPriority w:val="99"/>
    <w:qFormat/>
    <w:pPr>
      <w:ind w:firstLineChars="200" w:firstLine="420"/>
    </w:pPr>
    <w:rPr>
      <w:rFonts w:ascii="Calibri" w:hAnsi="Calibri" w:cs="Calibri"/>
    </w:rPr>
  </w:style>
  <w:style w:type="paragraph" w:customStyle="1" w:styleId="afffff5">
    <w:name w:val="*正文"/>
    <w:basedOn w:val="a3"/>
    <w:qFormat/>
    <w:pPr>
      <w:widowControl/>
      <w:spacing w:line="360" w:lineRule="auto"/>
      <w:ind w:firstLineChars="200" w:firstLine="480"/>
    </w:pPr>
    <w:rPr>
      <w:rFonts w:ascii="仿宋_GB2312" w:hAnsi="Calibri" w:hint="eastAsia"/>
      <w:sz w:val="24"/>
      <w:szCs w:val="28"/>
    </w:rPr>
  </w:style>
  <w:style w:type="paragraph" w:customStyle="1" w:styleId="000">
    <w:name w:val="000投标正文部分"/>
    <w:basedOn w:val="001"/>
    <w:qFormat/>
  </w:style>
  <w:style w:type="paragraph" w:customStyle="1" w:styleId="001">
    <w:name w:val="00正文"/>
    <w:basedOn w:val="afff"/>
    <w:qFormat/>
    <w:pPr>
      <w:ind w:firstLine="480"/>
      <w:jc w:val="left"/>
    </w:pPr>
    <w:rPr>
      <w:rFonts w:ascii="宋体" w:hAnsi="宋体"/>
      <w:bCs/>
      <w:color w:val="000000"/>
    </w:rPr>
  </w:style>
  <w:style w:type="paragraph" w:customStyle="1" w:styleId="45">
    <w:name w:val="正文4"/>
    <w:qFormat/>
    <w:pPr>
      <w:jc w:val="both"/>
    </w:pPr>
    <w:rPr>
      <w:kern w:val="2"/>
      <w:sz w:val="21"/>
      <w:szCs w:val="21"/>
    </w:rPr>
  </w:style>
  <w:style w:type="paragraph" w:customStyle="1" w:styleId="msolistparagraph0">
    <w:name w:val="msolistparagraph"/>
    <w:basedOn w:val="a3"/>
    <w:qFormat/>
    <w:pPr>
      <w:ind w:firstLineChars="200" w:firstLine="420"/>
    </w:pPr>
    <w:rPr>
      <w:rFonts w:ascii="Calibri" w:hAnsi="Calibri"/>
      <w:szCs w:val="22"/>
    </w:rPr>
  </w:style>
  <w:style w:type="paragraph" w:customStyle="1" w:styleId="Style10">
    <w:name w:val="_Style 10"/>
    <w:basedOn w:val="a3"/>
    <w:next w:val="afff"/>
    <w:qFormat/>
    <w:pPr>
      <w:ind w:firstLineChars="200" w:firstLine="420"/>
    </w:pPr>
    <w:rPr>
      <w:rFonts w:ascii="Calibri" w:hAnsi="Calibri"/>
      <w:szCs w:val="22"/>
    </w:rPr>
  </w:style>
  <w:style w:type="paragraph" w:customStyle="1" w:styleId="Bodytext1">
    <w:name w:val="Body text|1"/>
    <w:basedOn w:val="a3"/>
    <w:qFormat/>
    <w:pPr>
      <w:spacing w:line="360" w:lineRule="auto"/>
      <w:ind w:firstLine="400"/>
    </w:pPr>
    <w:rPr>
      <w:rFonts w:ascii="宋体" w:hAnsi="宋体" w:cs="宋体"/>
      <w:sz w:val="30"/>
      <w:szCs w:val="30"/>
      <w:lang w:val="zh-TW" w:eastAsia="zh-TW" w:bidi="zh-TW"/>
    </w:rPr>
  </w:style>
  <w:style w:type="paragraph" w:customStyle="1" w:styleId="Bodytext2">
    <w:name w:val="Body text|2"/>
    <w:basedOn w:val="a3"/>
    <w:qFormat/>
    <w:pPr>
      <w:ind w:hanging="1580"/>
    </w:pPr>
    <w:rPr>
      <w:rFonts w:ascii="宋体" w:hAnsi="宋体" w:cs="宋体"/>
      <w:sz w:val="17"/>
      <w:szCs w:val="17"/>
      <w:lang w:val="zh-TW" w:eastAsia="zh-TW" w:bidi="zh-TW"/>
    </w:rPr>
  </w:style>
  <w:style w:type="paragraph" w:customStyle="1" w:styleId="552">
    <w:name w:val="样式 小四 段前: 5 磅 段后: 5 磅 首行缩进:  2 字符"/>
    <w:basedOn w:val="a3"/>
    <w:uiPriority w:val="99"/>
    <w:qFormat/>
    <w:pPr>
      <w:spacing w:line="360" w:lineRule="auto"/>
      <w:jc w:val="center"/>
    </w:pPr>
    <w:rPr>
      <w:rFonts w:ascii="宋体" w:hAnsi="宋体" w:cs="宋体"/>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dministrator\Application%20Data\Microsoft\Templates\&#36992;&#35831;&#25307;&#26631;&#200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363091-961B-4AAB-B1B6-9769FC80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邀请招标书.dot</Template>
  <TotalTime>9</TotalTime>
  <Pages>4</Pages>
  <Words>401</Words>
  <Characters>2292</Characters>
  <Application>Microsoft Office Word</Application>
  <DocSecurity>0</DocSecurity>
  <Lines>19</Lines>
  <Paragraphs>5</Paragraphs>
  <ScaleCrop>false</ScaleCrop>
  <Company>Microsoft</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投标邀请函</dc:title>
  <dc:creator>zjt</dc:creator>
  <cp:lastModifiedBy>Administrator</cp:lastModifiedBy>
  <cp:revision>280</cp:revision>
  <cp:lastPrinted>2021-11-25T09:48:00Z</cp:lastPrinted>
  <dcterms:created xsi:type="dcterms:W3CDTF">2019-06-05T02:58:00Z</dcterms:created>
  <dcterms:modified xsi:type="dcterms:W3CDTF">2024-05-28T08:54:00Z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BEE859D3A17C43C4BF0DBC9B515D5F70_13</vt:lpwstr>
  </property>
</Properties>
</file>